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293D4" w14:textId="5F5F278D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 w:rsidR="00675B9F">
        <w:rPr>
          <w:rFonts w:ascii="Arial" w:hAnsi="Arial" w:cs="Arial"/>
          <w:b/>
          <w:sz w:val="24"/>
        </w:rPr>
        <w:t>1</w:t>
      </w:r>
      <w:r w:rsidR="004714E1">
        <w:rPr>
          <w:rFonts w:ascii="Arial" w:hAnsi="Arial" w:cs="Arial"/>
          <w:b/>
          <w:sz w:val="24"/>
        </w:rPr>
        <w:t>4</w:t>
      </w:r>
      <w:r w:rsidR="00BC081F">
        <w:rPr>
          <w:rFonts w:ascii="Arial" w:hAnsi="Arial" w:cs="Arial"/>
          <w:b/>
          <w:sz w:val="24"/>
        </w:rPr>
        <w:t>bis</w:t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3F1463" w:rsidRPr="003F1463">
        <w:rPr>
          <w:rFonts w:ascii="Arial" w:hAnsi="Arial" w:cs="Arial"/>
          <w:b/>
          <w:sz w:val="24"/>
        </w:rPr>
        <w:t>R4-2503185</w:t>
      </w:r>
    </w:p>
    <w:p w14:paraId="5B9CF4B1" w14:textId="0FD79E34" w:rsidR="00BD6168" w:rsidRDefault="00BC081F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Wuhan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 w:rsidR="004714E1">
        <w:rPr>
          <w:rFonts w:ascii="Arial" w:hAnsi="Arial" w:cs="Arial"/>
          <w:b/>
          <w:sz w:val="24"/>
        </w:rPr>
        <w:t>7</w:t>
      </w:r>
      <w:r w:rsidR="000A7A0F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11th</w:t>
      </w:r>
      <w:r w:rsidR="000A7A0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0A7A0F" w:rsidRPr="000A7A0F">
        <w:rPr>
          <w:rFonts w:ascii="Arial" w:hAnsi="Arial" w:cs="Arial"/>
          <w:b/>
          <w:sz w:val="24"/>
        </w:rPr>
        <w:t xml:space="preserve"> 202</w:t>
      </w:r>
      <w:r w:rsidR="004714E1"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75D4200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3F1463" w:rsidRPr="003F1463">
        <w:t>7.10.3.2</w:t>
      </w:r>
    </w:p>
    <w:p w14:paraId="4DBE005A" w14:textId="55EB67A8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3C5FCC63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675B9F">
        <w:t>P</w:t>
      </w:r>
      <w:r w:rsidR="000A7A0F" w:rsidRPr="000A7A0F">
        <w:t>ower back-off values for the 3MHz channel in band n25</w:t>
      </w:r>
      <w:r w:rsidR="000A270B">
        <w:t>6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86AB795" w14:textId="77777777" w:rsidR="008B4499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</w:p>
    <w:p w14:paraId="1671EA48" w14:textId="3EB70739" w:rsidR="005C6D6D" w:rsidRDefault="00234D6F" w:rsidP="00966007">
      <w:pPr>
        <w:jc w:val="both"/>
      </w:pPr>
      <w:r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424A4D">
        <w:instrText xml:space="preserve"> \* MERGEFORMAT </w:instrText>
      </w:r>
      <w:r w:rsidR="002D2630">
        <w:fldChar w:fldCharType="separate"/>
      </w:r>
      <w:r w:rsidR="000A270B">
        <w:t>[2]</w:t>
      </w:r>
      <w:r w:rsidR="002D2630">
        <w:fldChar w:fldCharType="end"/>
      </w:r>
      <w:r w:rsidR="0028060A">
        <w:t>, one of the aims of which is</w:t>
      </w:r>
      <w:r>
        <w:t xml:space="preserve"> to enable </w:t>
      </w:r>
      <w:r w:rsidR="00181F79">
        <w:t>the 3MHz channel for the NTN bands</w:t>
      </w:r>
      <w:r w:rsidR="000A270B">
        <w:t xml:space="preserve"> including the band n256</w:t>
      </w:r>
      <w:r w:rsidR="005C6D6D">
        <w:t>.</w:t>
      </w:r>
      <w:r w:rsidR="00181F79">
        <w:t xml:space="preserve"> </w:t>
      </w:r>
      <w:r w:rsidR="0099082A">
        <w:t xml:space="preserve">During the previous RAN WG4 meetings initial power back-off simulation results were submitted to for technical discussions and were captured in </w:t>
      </w:r>
      <w:r w:rsidR="0099082A">
        <w:fldChar w:fldCharType="begin"/>
      </w:r>
      <w:r w:rsidR="0099082A">
        <w:instrText xml:space="preserve"> REF _Ref189813467 \r \h </w:instrText>
      </w:r>
      <w:r w:rsidR="0099082A">
        <w:fldChar w:fldCharType="separate"/>
      </w:r>
      <w:r w:rsidR="0099082A">
        <w:t>[3]</w:t>
      </w:r>
      <w:r w:rsidR="0099082A">
        <w:fldChar w:fldCharType="end"/>
      </w:r>
      <w:r w:rsidR="0099082A">
        <w:t xml:space="preserve">; however, there was no final conclusion on which A-MPR regions should be defined with associated power back-off values. </w:t>
      </w:r>
      <w:r w:rsidR="0028060A">
        <w:t xml:space="preserve">Thus, in this discussion paper we present </w:t>
      </w:r>
      <w:r w:rsidR="00460DD3">
        <w:t>UE power back-off</w:t>
      </w:r>
      <w:r w:rsidR="0028060A">
        <w:t xml:space="preserve"> simulation results for the </w:t>
      </w:r>
      <w:r w:rsidR="00181F79">
        <w:t>3MHz channel</w:t>
      </w:r>
      <w:r w:rsidR="0028060A">
        <w:t xml:space="preserve"> in </w:t>
      </w:r>
      <w:r w:rsidR="00181F79">
        <w:t xml:space="preserve">the NTN </w:t>
      </w:r>
      <w:r w:rsidR="0028060A">
        <w:t>band n25</w:t>
      </w:r>
      <w:r w:rsidR="000A270B">
        <w:t>6</w:t>
      </w:r>
      <w:r w:rsidR="0028060A">
        <w:t xml:space="preserve"> frequency range.</w:t>
      </w:r>
      <w:r w:rsidR="003A4243">
        <w:t xml:space="preserve"> </w:t>
      </w:r>
    </w:p>
    <w:p w14:paraId="6078594E" w14:textId="46D19A2E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0340EB">
        <w:t>Power back-off</w:t>
      </w:r>
      <w:r w:rsidR="005C6D6D">
        <w:t xml:space="preserve"> </w:t>
      </w:r>
      <w:r w:rsidR="00B52DD2">
        <w:t xml:space="preserve">for </w:t>
      </w:r>
      <w:r w:rsidR="000A270B">
        <w:t>band n256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32B02557" w:rsidR="00F402C7" w:rsidRDefault="000A270B" w:rsidP="00B43710">
      <w:pPr>
        <w:jc w:val="both"/>
        <w:rPr>
          <w:noProof/>
        </w:rPr>
      </w:pPr>
      <w:r>
        <w:t>The s</w:t>
      </w:r>
      <w:r w:rsidR="00FB4C0B">
        <w:t xml:space="preserve">atellite </w:t>
      </w:r>
      <w:r w:rsidR="00B52DD2">
        <w:t>S-</w:t>
      </w:r>
      <w:r w:rsidR="00FB4C0B">
        <w:t xml:space="preserve">band </w:t>
      </w:r>
      <w:r w:rsidR="00B52DD2">
        <w:t>(</w:t>
      </w:r>
      <w:r w:rsidR="00FB4C0B">
        <w:t>n25</w:t>
      </w:r>
      <w:r>
        <w:t>6</w:t>
      </w:r>
      <w:r w:rsidR="00B52DD2">
        <w:t>)</w:t>
      </w:r>
      <w:r w:rsidR="00FB4C0B">
        <w:t xml:space="preserve"> was standardised </w:t>
      </w:r>
      <w:r>
        <w:t>already in</w:t>
      </w:r>
      <w:r w:rsidR="00FB4C0B">
        <w:t xml:space="preserve"> Rel-1</w:t>
      </w:r>
      <w:r>
        <w:t>7</w:t>
      </w:r>
      <w:r w:rsidR="00FB4C0B">
        <w:t xml:space="preserve">, whereupon </w:t>
      </w:r>
      <w:r w:rsidR="009B402C">
        <w:t>the smaller considered channel bandwidth was 5MHz</w:t>
      </w:r>
      <w:r>
        <w:t>.</w:t>
      </w:r>
      <w:r w:rsidR="009B402C">
        <w:t xml:space="preserve"> </w:t>
      </w:r>
      <w:r w:rsidR="00FB4C0B">
        <w:t xml:space="preserve">Here we present </w:t>
      </w:r>
      <w:r w:rsidR="009B402C">
        <w:t>power back-off</w:t>
      </w:r>
      <w:r w:rsidR="00FB4C0B">
        <w:t xml:space="preserve"> results for the PC</w:t>
      </w:r>
      <w:r w:rsidR="009B402C">
        <w:t>3</w:t>
      </w:r>
      <w:r w:rsidR="00FB4C0B">
        <w:t xml:space="preserve"> power class</w:t>
      </w:r>
      <w:r w:rsidR="009B402C">
        <w:t xml:space="preserve"> and the 3MHz channel</w:t>
      </w:r>
      <w:r w:rsidR="00FB4C0B">
        <w:t xml:space="preserve"> with the </w:t>
      </w:r>
      <w:r w:rsidR="009B402C">
        <w:t xml:space="preserve">following </w:t>
      </w:r>
      <w:r w:rsidR="00FB4C0B">
        <w:t>common assumptions</w:t>
      </w:r>
      <w:r w:rsidR="009B402C">
        <w:t>:</w:t>
      </w:r>
      <w:r w:rsidR="00FB4C0B">
        <w:t xml:space="preserve"> </w:t>
      </w:r>
    </w:p>
    <w:p w14:paraId="026EA81A" w14:textId="528CF6C2" w:rsidR="00FB4C0B" w:rsidRDefault="00FB4C0B" w:rsidP="00FB4C0B">
      <w:pPr>
        <w:pStyle w:val="B1"/>
      </w:pPr>
      <w:r>
        <w:t>-</w:t>
      </w:r>
      <w:r>
        <w:tab/>
        <w:t>Tx power: PC</w:t>
      </w:r>
      <w:r w:rsidR="00E64EB8">
        <w:t>3</w:t>
      </w:r>
      <w:r>
        <w:t xml:space="preserve"> (+2</w:t>
      </w:r>
      <w:r w:rsidR="00E64EB8">
        <w:t>3</w:t>
      </w:r>
      <w:r>
        <w:t>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5FEB8929" w:rsidR="00FB4C0B" w:rsidRDefault="00FB4C0B" w:rsidP="00FB4C0B">
      <w:pPr>
        <w:pStyle w:val="B1"/>
      </w:pPr>
      <w:r>
        <w:t>-</w:t>
      </w:r>
      <w:r>
        <w:tab/>
        <w:t xml:space="preserve">Regulations: </w:t>
      </w:r>
      <w:r w:rsidR="000A270B">
        <w:t>NS_24</w:t>
      </w:r>
    </w:p>
    <w:p w14:paraId="06D1D54A" w14:textId="77777777" w:rsidR="00626412" w:rsidRDefault="00626412" w:rsidP="00FB4C0B"/>
    <w:p w14:paraId="799A5279" w14:textId="59C21CA5" w:rsidR="00FA35E1" w:rsidRDefault="000A270B" w:rsidP="00FB4C0B">
      <w:r>
        <w:t xml:space="preserve">The power back-off simulations were conducted for the following </w:t>
      </w:r>
      <w:proofErr w:type="spellStart"/>
      <w:r>
        <w:t>center</w:t>
      </w:r>
      <w:proofErr w:type="spellEnd"/>
      <w:r>
        <w:t xml:space="preserve"> frequencies</w:t>
      </w:r>
      <w:r w:rsidR="00EB161B">
        <w:t xml:space="preserve">: </w:t>
      </w:r>
    </w:p>
    <w:p w14:paraId="299044C0" w14:textId="361B1E65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</w:t>
      </w:r>
      <w:r w:rsidR="000A270B">
        <w:t>right</w:t>
      </w:r>
      <w:r w:rsidR="00EB161B">
        <w:t xml:space="preserve">-most </w:t>
      </w:r>
      <w:r w:rsidR="000A270B">
        <w:t>channel with the 5MHz offset, as "guard" band, from the upper edge of the band</w:t>
      </w:r>
      <w:r>
        <w:t xml:space="preserve"> (Fc=</w:t>
      </w:r>
      <w:r w:rsidR="000A270B">
        <w:t>2003.5MHz</w:t>
      </w:r>
      <w:r>
        <w:t>)</w:t>
      </w:r>
      <w:r w:rsidR="00EB161B">
        <w:t xml:space="preserve"> </w:t>
      </w:r>
    </w:p>
    <w:p w14:paraId="02C96DE9" w14:textId="1B651220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</w:t>
      </w:r>
      <w:r w:rsidR="000A270B">
        <w:t>upper channel with the 6.5MHz</w:t>
      </w:r>
      <w:r>
        <w:t xml:space="preserve"> </w:t>
      </w:r>
      <w:r w:rsidR="000A270B">
        <w:t xml:space="preserve">offset from the upper edge </w:t>
      </w:r>
      <w:r>
        <w:t>(Fc</w:t>
      </w:r>
      <w:r w:rsidR="000A270B">
        <w:t>=2002MHz</w:t>
      </w:r>
      <w:r>
        <w:t>)</w:t>
      </w:r>
      <w:r w:rsidR="00EB161B">
        <w:t xml:space="preserve"> </w:t>
      </w:r>
    </w:p>
    <w:p w14:paraId="29E23AF3" w14:textId="3EE26A76" w:rsidR="00FA35E1" w:rsidRDefault="00FA35E1" w:rsidP="00FA35E1">
      <w:pPr>
        <w:pStyle w:val="B1"/>
      </w:pPr>
      <w:r>
        <w:t>-</w:t>
      </w:r>
      <w:r>
        <w:tab/>
      </w:r>
      <w:r w:rsidR="000A270B">
        <w:t>the upper channel with the 8MHz offset from the upper edge (Fc=2000.5MHz)</w:t>
      </w:r>
    </w:p>
    <w:p w14:paraId="16440DE6" w14:textId="6E95ED67" w:rsidR="00F060B3" w:rsidRDefault="00F060B3" w:rsidP="00FA35E1">
      <w:pPr>
        <w:pStyle w:val="B1"/>
      </w:pPr>
      <w:r>
        <w:t>-</w:t>
      </w:r>
      <w:r>
        <w:tab/>
      </w:r>
      <w:r w:rsidRPr="00F060B3">
        <w:t xml:space="preserve">the upper channel with the </w:t>
      </w:r>
      <w:r>
        <w:t>9.5</w:t>
      </w:r>
      <w:r w:rsidRPr="00F060B3">
        <w:t>MHz offset from the upper edge (Fc=</w:t>
      </w:r>
      <w:r>
        <w:t>1999</w:t>
      </w:r>
      <w:r w:rsidRPr="00F060B3">
        <w:t>MHz)</w:t>
      </w:r>
    </w:p>
    <w:p w14:paraId="564FA6A1" w14:textId="77777777" w:rsidR="00FA35E1" w:rsidRDefault="00FA35E1" w:rsidP="00FA35E1"/>
    <w:p w14:paraId="541B4B3D" w14:textId="69F9E30D" w:rsidR="00326299" w:rsidRDefault="00326299" w:rsidP="00DE1167">
      <w:pPr>
        <w:pStyle w:val="TF"/>
      </w:pPr>
    </w:p>
    <w:p w14:paraId="04E7D5EA" w14:textId="34F5EA07" w:rsidR="00326299" w:rsidRDefault="00326299" w:rsidP="00326299">
      <w:pPr>
        <w:pStyle w:val="Heading2"/>
      </w:pPr>
      <w:r>
        <w:lastRenderedPageBreak/>
        <w:t>2.2</w:t>
      </w:r>
      <w:r>
        <w:tab/>
      </w:r>
      <w:r w:rsidR="009B402C">
        <w:t>Power bac</w:t>
      </w:r>
      <w:r w:rsidR="005C7D64">
        <w:t>k</w:t>
      </w:r>
      <w:r w:rsidR="009B402C">
        <w:t>-off</w:t>
      </w:r>
      <w:r>
        <w:t xml:space="preserve"> </w:t>
      </w:r>
      <w:r w:rsidR="00D60C50">
        <w:t>simulations</w:t>
      </w:r>
    </w:p>
    <w:p w14:paraId="40B5DBC5" w14:textId="396C46CD" w:rsidR="00485965" w:rsidRDefault="007E6628" w:rsidP="00966007">
      <w:pPr>
        <w:jc w:val="both"/>
      </w:pPr>
      <w:r>
        <w:t xml:space="preserve">Figures 2.2-1, 2.2-2 and 2.2-3 below present the power back-off simulation results for the 3MHz channel at three different locations as mentioned in the section 2.1. As anticipated, the upper most channel has the highest power back-off values. For instance, the full channel allocation of 15RB might require 6dB power back-off. And as the channel shifts to the left from the upper edge of the band, the power back-off decreases as well.  </w:t>
      </w:r>
    </w:p>
    <w:p w14:paraId="09AA921A" w14:textId="266223A4" w:rsidR="00485965" w:rsidRDefault="00B45561" w:rsidP="00A75F77">
      <w:pPr>
        <w:jc w:val="both"/>
      </w:pPr>
      <w:r>
        <w:t xml:space="preserve">  </w:t>
      </w:r>
      <w:r w:rsidR="00626412" w:rsidRPr="00626412">
        <w:rPr>
          <w:noProof/>
        </w:rPr>
        <w:drawing>
          <wp:inline distT="0" distB="0" distL="0" distR="0" wp14:anchorId="4BE2A81A" wp14:editId="52E814FE">
            <wp:extent cx="2548467" cy="2070547"/>
            <wp:effectExtent l="0" t="0" r="4445" b="0"/>
            <wp:docPr id="1574338337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338337" name="Picture 1" descr="A graph of different colored squar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3771" cy="209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412">
        <w:t xml:space="preserve">     </w:t>
      </w:r>
      <w:r w:rsidR="00626412" w:rsidRPr="00626412">
        <w:rPr>
          <w:noProof/>
        </w:rPr>
        <w:drawing>
          <wp:inline distT="0" distB="0" distL="0" distR="0" wp14:anchorId="1DFE1BE1" wp14:editId="64A1373A">
            <wp:extent cx="2497522" cy="2044700"/>
            <wp:effectExtent l="0" t="0" r="4445" b="0"/>
            <wp:docPr id="1678648626" name="Picture 1" descr="A graph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648626" name="Picture 1" descr="A graph of a diagram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1719" cy="2072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16D2C476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5500AC">
        <w:t>1</w:t>
      </w:r>
      <w:r w:rsidRPr="0042472F">
        <w:t xml:space="preserve">: </w:t>
      </w:r>
      <w:r w:rsidR="00265121">
        <w:t>Power back-off</w:t>
      </w:r>
      <w:r>
        <w:t xml:space="preserve"> results for NS_</w:t>
      </w:r>
      <w:r w:rsidR="00626412">
        <w:t>24</w:t>
      </w:r>
      <w:r>
        <w:t xml:space="preserve"> (Fc=</w:t>
      </w:r>
      <w:r w:rsidR="00626412">
        <w:t>2003</w:t>
      </w:r>
      <w:r>
        <w:t>.</w:t>
      </w:r>
      <w:r w:rsidR="00265121">
        <w:t>5</w:t>
      </w:r>
      <w:r>
        <w:t>MHz).</w:t>
      </w:r>
    </w:p>
    <w:p w14:paraId="59651B3C" w14:textId="77777777" w:rsidR="00626412" w:rsidRDefault="00626412" w:rsidP="00BD5FE5"/>
    <w:p w14:paraId="28FFB750" w14:textId="6CA8C82E" w:rsidR="00626412" w:rsidRDefault="00626412" w:rsidP="00BD5FE5">
      <w:r w:rsidRPr="00626412">
        <w:rPr>
          <w:noProof/>
        </w:rPr>
        <w:drawing>
          <wp:inline distT="0" distB="0" distL="0" distR="0" wp14:anchorId="2907307F" wp14:editId="7E252D2B">
            <wp:extent cx="2519419" cy="2057400"/>
            <wp:effectExtent l="0" t="0" r="0" b="0"/>
            <wp:docPr id="1047438490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438490" name="Picture 1" descr="A graph with different colored square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3891" cy="2077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626412">
        <w:rPr>
          <w:noProof/>
        </w:rPr>
        <w:drawing>
          <wp:inline distT="0" distB="0" distL="0" distR="0" wp14:anchorId="22147BAF" wp14:editId="664D51BE">
            <wp:extent cx="2530276" cy="2082800"/>
            <wp:effectExtent l="0" t="0" r="0" b="0"/>
            <wp:docPr id="585955402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55402" name="Picture 1" descr="A graph of different colored squar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6132" cy="2104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B3EE6" w14:textId="456BE604" w:rsidR="0082378A" w:rsidRDefault="0082378A" w:rsidP="00BF164C">
      <w:pPr>
        <w:pStyle w:val="TF"/>
      </w:pPr>
      <w:r w:rsidRPr="0042472F">
        <w:t>Figure 2.</w:t>
      </w:r>
      <w:r>
        <w:t>2</w:t>
      </w:r>
      <w:r w:rsidRPr="0042472F">
        <w:t>-</w:t>
      </w:r>
      <w:r>
        <w:t>2</w:t>
      </w:r>
      <w:r w:rsidRPr="0042472F">
        <w:t xml:space="preserve">: </w:t>
      </w:r>
      <w:r>
        <w:t>Power back-off results for NS_</w:t>
      </w:r>
      <w:r w:rsidR="00626412">
        <w:t>24</w:t>
      </w:r>
      <w:r>
        <w:t xml:space="preserve"> (</w:t>
      </w:r>
      <w:r w:rsidR="00626412" w:rsidRPr="00626412">
        <w:t>Fc=2002MHz</w:t>
      </w:r>
      <w:r>
        <w:t>).</w:t>
      </w:r>
    </w:p>
    <w:p w14:paraId="67D018E8" w14:textId="77777777" w:rsidR="00626412" w:rsidRDefault="00626412" w:rsidP="00626412"/>
    <w:p w14:paraId="35585D9D" w14:textId="722ECBD4" w:rsidR="00626412" w:rsidRDefault="007E6628" w:rsidP="00626412">
      <w:r w:rsidRPr="00626412">
        <w:rPr>
          <w:noProof/>
        </w:rPr>
        <w:drawing>
          <wp:inline distT="0" distB="0" distL="0" distR="0" wp14:anchorId="2F96C986" wp14:editId="46BDE642">
            <wp:extent cx="2521373" cy="2055857"/>
            <wp:effectExtent l="0" t="0" r="0" b="1905"/>
            <wp:docPr id="1619971160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971160" name="Picture 1" descr="A graph with different colored squar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7281" cy="2068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="00626412" w:rsidRPr="00626412">
        <w:rPr>
          <w:noProof/>
        </w:rPr>
        <w:drawing>
          <wp:inline distT="0" distB="0" distL="0" distR="0" wp14:anchorId="20F49556" wp14:editId="3845A3ED">
            <wp:extent cx="2523266" cy="2057400"/>
            <wp:effectExtent l="0" t="0" r="4445" b="0"/>
            <wp:docPr id="182711485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11485" name="Picture 1" descr="A graph of different color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04684" cy="2123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412">
        <w:t xml:space="preserve">     </w:t>
      </w:r>
    </w:p>
    <w:p w14:paraId="1A0C2801" w14:textId="599086E3" w:rsidR="00626412" w:rsidRDefault="00626412" w:rsidP="00626412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Power back-off results for NS_24 (</w:t>
      </w:r>
      <w:r w:rsidRPr="00626412">
        <w:t>Fc=2000.5MHz</w:t>
      </w:r>
      <w:r>
        <w:t>).</w:t>
      </w:r>
    </w:p>
    <w:p w14:paraId="30EEBECD" w14:textId="77777777" w:rsidR="00BF164C" w:rsidRDefault="00BF164C" w:rsidP="00BF164C"/>
    <w:p w14:paraId="62B9AA2F" w14:textId="3C0FAA31" w:rsidR="00BF164C" w:rsidRDefault="00BF164C" w:rsidP="00BF164C">
      <w:r w:rsidRPr="00BF164C">
        <w:rPr>
          <w:noProof/>
        </w:rPr>
        <w:drawing>
          <wp:inline distT="0" distB="0" distL="0" distR="0" wp14:anchorId="7BC4B68D" wp14:editId="3EB38729">
            <wp:extent cx="2577600" cy="2120400"/>
            <wp:effectExtent l="0" t="0" r="635" b="635"/>
            <wp:docPr id="1300549730" name="Picture 1" descr="A graph with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549730" name="Picture 1" descr="A graph with different colors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1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 w:rsidRPr="00BF164C">
        <w:rPr>
          <w:noProof/>
        </w:rPr>
        <w:drawing>
          <wp:inline distT="0" distB="0" distL="0" distR="0" wp14:anchorId="4000EB2C" wp14:editId="594B516B">
            <wp:extent cx="2577600" cy="2116800"/>
            <wp:effectExtent l="0" t="0" r="635" b="4445"/>
            <wp:docPr id="1584424590" name="Picture 1" descr="A graph of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424590" name="Picture 1" descr="A graph of different colors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1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D7401" w14:textId="0BFBBB10" w:rsidR="00BF164C" w:rsidRDefault="00BF164C" w:rsidP="00BF164C">
      <w:pPr>
        <w:pStyle w:val="TF"/>
      </w:pPr>
      <w:r w:rsidRPr="0042472F">
        <w:t>Figure 2.</w:t>
      </w:r>
      <w:r>
        <w:t>2</w:t>
      </w:r>
      <w:r w:rsidRPr="0042472F">
        <w:t>-</w:t>
      </w:r>
      <w:r>
        <w:t>4</w:t>
      </w:r>
      <w:r w:rsidRPr="0042472F">
        <w:t xml:space="preserve">: </w:t>
      </w:r>
      <w:r>
        <w:t>Power back-off results for NS_24 (</w:t>
      </w:r>
      <w:r w:rsidRPr="00626412">
        <w:t>Fc=</w:t>
      </w:r>
      <w:r>
        <w:t>1999</w:t>
      </w:r>
      <w:r w:rsidRPr="00626412">
        <w:t>MHz</w:t>
      </w:r>
      <w:r>
        <w:t>)</w:t>
      </w:r>
    </w:p>
    <w:p w14:paraId="7C824B83" w14:textId="77777777" w:rsidR="00BF164C" w:rsidRDefault="00BF164C" w:rsidP="00BF164C"/>
    <w:p w14:paraId="2A7BBB60" w14:textId="3686ED52" w:rsidR="00626412" w:rsidRDefault="00F002A8" w:rsidP="00F002A8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926620">
        <w:rPr>
          <w:lang w:val="en-US"/>
        </w:rPr>
        <w:t xml:space="preserve">Summary and proposed </w:t>
      </w:r>
      <w:r>
        <w:rPr>
          <w:lang w:val="en-US"/>
        </w:rPr>
        <w:t xml:space="preserve">A-MPR regions </w:t>
      </w:r>
    </w:p>
    <w:p w14:paraId="5865845B" w14:textId="29B3A6A3" w:rsidR="00F002A8" w:rsidRDefault="00F002A8" w:rsidP="00F002A8">
      <w:pPr>
        <w:rPr>
          <w:lang w:val="en-US"/>
        </w:rPr>
      </w:pPr>
      <w:r w:rsidRPr="00756CED">
        <w:rPr>
          <w:lang w:val="en-US"/>
        </w:rPr>
        <w:t xml:space="preserve">Based on the power back-off simulations we </w:t>
      </w:r>
      <w:r w:rsidR="00AF40A7">
        <w:rPr>
          <w:lang w:val="en-US"/>
        </w:rPr>
        <w:t>the</w:t>
      </w:r>
      <w:r w:rsidRPr="00756CED">
        <w:rPr>
          <w:lang w:val="en-US"/>
        </w:rPr>
        <w:t xml:space="preserve"> A-MPR regions for the 3MHz channel</w:t>
      </w:r>
      <w:r w:rsidR="00756CED" w:rsidRPr="00756CED">
        <w:rPr>
          <w:lang w:val="en-US"/>
        </w:rPr>
        <w:t xml:space="preserve"> </w:t>
      </w:r>
      <w:r w:rsidR="00AF40A7">
        <w:rPr>
          <w:lang w:val="en-US"/>
        </w:rPr>
        <w:t xml:space="preserve">can be defined </w:t>
      </w:r>
      <w:r w:rsidR="00756CED" w:rsidRPr="00756CED">
        <w:rPr>
          <w:lang w:val="en-US"/>
        </w:rPr>
        <w:t>as presented below in Table 2.3-1 and 2.3-2.</w:t>
      </w:r>
      <w:r w:rsidR="00756CED">
        <w:rPr>
          <w:lang w:val="en-US"/>
        </w:rPr>
        <w:t xml:space="preserve"> </w:t>
      </w:r>
    </w:p>
    <w:p w14:paraId="0FB3B593" w14:textId="14993A89" w:rsidR="001C0ACA" w:rsidRDefault="00756CED" w:rsidP="00756CED">
      <w:pPr>
        <w:pStyle w:val="TH"/>
        <w:rPr>
          <w:lang w:val="en-US"/>
        </w:rPr>
      </w:pPr>
      <w:r>
        <w:rPr>
          <w:lang w:val="en-US"/>
        </w:rPr>
        <w:t xml:space="preserve">Table 2.3-1: </w:t>
      </w:r>
      <w:r w:rsidR="008F7A72" w:rsidRPr="008F7A72">
        <w:rPr>
          <w:lang w:val="en-US"/>
        </w:rPr>
        <w:t xml:space="preserve">A-MPR regions for </w:t>
      </w:r>
      <w:r w:rsidR="008F7A72">
        <w:rPr>
          <w:lang w:val="en-US"/>
        </w:rPr>
        <w:t>the band n256 3MHz channel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364"/>
        <w:gridCol w:w="2038"/>
        <w:gridCol w:w="1814"/>
        <w:gridCol w:w="1926"/>
        <w:gridCol w:w="1927"/>
      </w:tblGrid>
      <w:tr w:rsidR="001C0ACA" w14:paraId="5E85C51D" w14:textId="77777777" w:rsidTr="001C0ACA">
        <w:tc>
          <w:tcPr>
            <w:tcW w:w="1364" w:type="dxa"/>
            <w:vMerge w:val="restart"/>
          </w:tcPr>
          <w:p w14:paraId="55EA6183" w14:textId="02CC650A" w:rsidR="001C0ACA" w:rsidRPr="001C0ACA" w:rsidRDefault="001C0ACA" w:rsidP="001C0ACA">
            <w:pPr>
              <w:pStyle w:val="TAH"/>
            </w:pPr>
            <w:r w:rsidRPr="001C0ACA">
              <w:t>Channel Bandwidth</w:t>
            </w:r>
          </w:p>
          <w:p w14:paraId="1BABB5F5" w14:textId="7F61D1A3" w:rsidR="001C0ACA" w:rsidRPr="001C0ACA" w:rsidRDefault="001C0ACA" w:rsidP="001C0ACA">
            <w:pPr>
              <w:pStyle w:val="TAH"/>
            </w:pPr>
            <w:r w:rsidRPr="001C0ACA">
              <w:t>(MHz)</w:t>
            </w:r>
          </w:p>
          <w:p w14:paraId="52280442" w14:textId="77777777" w:rsidR="001C0ACA" w:rsidRPr="001C0ACA" w:rsidRDefault="001C0ACA" w:rsidP="001C0ACA">
            <w:pPr>
              <w:pStyle w:val="TAH"/>
            </w:pPr>
          </w:p>
        </w:tc>
        <w:tc>
          <w:tcPr>
            <w:tcW w:w="2038" w:type="dxa"/>
            <w:vMerge w:val="restart"/>
          </w:tcPr>
          <w:p w14:paraId="7D03C5A1" w14:textId="77777777" w:rsidR="001C0ACA" w:rsidRPr="001C0ACA" w:rsidRDefault="001C0ACA" w:rsidP="001C0ACA">
            <w:pPr>
              <w:pStyle w:val="TAH"/>
            </w:pPr>
            <w:r w:rsidRPr="001C0ACA">
              <w:t xml:space="preserve">Carrier Centre Frequency, Fc </w:t>
            </w:r>
          </w:p>
          <w:p w14:paraId="073D4AB8" w14:textId="65D90453" w:rsidR="001C0ACA" w:rsidRPr="001C0ACA" w:rsidRDefault="001C0ACA" w:rsidP="001C0ACA">
            <w:pPr>
              <w:pStyle w:val="TAH"/>
            </w:pPr>
            <w:r w:rsidRPr="001C0ACA">
              <w:t>(MHz)</w:t>
            </w:r>
          </w:p>
          <w:p w14:paraId="6438436C" w14:textId="77777777" w:rsidR="001C0ACA" w:rsidRPr="001C0ACA" w:rsidRDefault="001C0ACA" w:rsidP="001C0ACA">
            <w:pPr>
              <w:pStyle w:val="TAH"/>
            </w:pPr>
          </w:p>
        </w:tc>
        <w:tc>
          <w:tcPr>
            <w:tcW w:w="5667" w:type="dxa"/>
            <w:gridSpan w:val="3"/>
          </w:tcPr>
          <w:p w14:paraId="14821C56" w14:textId="2413B2AD" w:rsidR="001C0ACA" w:rsidRPr="001C0ACA" w:rsidRDefault="001C0ACA" w:rsidP="001C0ACA">
            <w:pPr>
              <w:pStyle w:val="TAH"/>
            </w:pPr>
            <w:r>
              <w:t>Region</w:t>
            </w:r>
          </w:p>
        </w:tc>
      </w:tr>
      <w:tr w:rsidR="001C0ACA" w14:paraId="41489128" w14:textId="77777777" w:rsidTr="001C0ACA">
        <w:tc>
          <w:tcPr>
            <w:tcW w:w="1364" w:type="dxa"/>
            <w:vMerge/>
          </w:tcPr>
          <w:p w14:paraId="4CE7DA60" w14:textId="77777777" w:rsidR="001C0ACA" w:rsidRPr="001C0ACA" w:rsidRDefault="001C0ACA" w:rsidP="001C0ACA">
            <w:pPr>
              <w:pStyle w:val="TAH"/>
            </w:pPr>
          </w:p>
        </w:tc>
        <w:tc>
          <w:tcPr>
            <w:tcW w:w="2038" w:type="dxa"/>
            <w:vMerge/>
          </w:tcPr>
          <w:p w14:paraId="75B183D7" w14:textId="77777777" w:rsidR="001C0ACA" w:rsidRPr="001C0ACA" w:rsidRDefault="001C0ACA" w:rsidP="001C0ACA">
            <w:pPr>
              <w:pStyle w:val="TAH"/>
            </w:pPr>
          </w:p>
        </w:tc>
        <w:tc>
          <w:tcPr>
            <w:tcW w:w="1814" w:type="dxa"/>
          </w:tcPr>
          <w:p w14:paraId="361BCFAF" w14:textId="2D50D1A0" w:rsidR="001C0ACA" w:rsidRPr="001C0ACA" w:rsidRDefault="001C0ACA" w:rsidP="001C0ACA">
            <w:pPr>
              <w:pStyle w:val="TAH"/>
            </w:pPr>
            <w:proofErr w:type="spellStart"/>
            <w:r w:rsidRPr="001C0ACA">
              <w:t>RBend</w:t>
            </w:r>
            <w:proofErr w:type="spellEnd"/>
            <w:r w:rsidRPr="001C0ACA">
              <w:t>*12*SCS</w:t>
            </w:r>
          </w:p>
        </w:tc>
        <w:tc>
          <w:tcPr>
            <w:tcW w:w="1926" w:type="dxa"/>
          </w:tcPr>
          <w:p w14:paraId="63FB3AB9" w14:textId="6DF58549" w:rsidR="001C0ACA" w:rsidRPr="001C0ACA" w:rsidRDefault="001C0ACA" w:rsidP="001C0ACA">
            <w:pPr>
              <w:pStyle w:val="TAH"/>
            </w:pPr>
            <w:r w:rsidRPr="001C0ACA">
              <w:t>LCRB*12*SCS</w:t>
            </w:r>
          </w:p>
        </w:tc>
        <w:tc>
          <w:tcPr>
            <w:tcW w:w="1927" w:type="dxa"/>
          </w:tcPr>
          <w:p w14:paraId="3808B65B" w14:textId="30B60AD4" w:rsidR="001C0ACA" w:rsidRPr="001C0ACA" w:rsidRDefault="001C0ACA" w:rsidP="001C0ACA">
            <w:pPr>
              <w:pStyle w:val="TAH"/>
            </w:pPr>
            <w:r w:rsidRPr="001C0ACA">
              <w:t>A-MPR</w:t>
            </w:r>
          </w:p>
        </w:tc>
      </w:tr>
      <w:tr w:rsidR="001C0ACA" w14:paraId="4AB974A0" w14:textId="77777777" w:rsidTr="001C0ACA">
        <w:trPr>
          <w:trHeight w:val="219"/>
        </w:trPr>
        <w:tc>
          <w:tcPr>
            <w:tcW w:w="1364" w:type="dxa"/>
            <w:vMerge w:val="restart"/>
          </w:tcPr>
          <w:p w14:paraId="17F58C0B" w14:textId="0A6FDDFE" w:rsidR="001C0ACA" w:rsidRPr="001C0ACA" w:rsidRDefault="001C0ACA" w:rsidP="001C0ACA">
            <w:pPr>
              <w:pStyle w:val="TAC"/>
            </w:pPr>
            <w:r w:rsidRPr="001C0ACA">
              <w:t>3MHz</w:t>
            </w:r>
          </w:p>
        </w:tc>
        <w:tc>
          <w:tcPr>
            <w:tcW w:w="2038" w:type="dxa"/>
            <w:vMerge w:val="restart"/>
          </w:tcPr>
          <w:p w14:paraId="420A33AC" w14:textId="6F28ACB9" w:rsidR="001C0ACA" w:rsidRPr="001C0ACA" w:rsidRDefault="001C0ACA" w:rsidP="001C0ACA">
            <w:pPr>
              <w:pStyle w:val="TAC"/>
            </w:pPr>
            <w:r w:rsidRPr="001C0ACA">
              <w:t>2002 &lt; fc &lt;= 2003.5</w:t>
            </w:r>
          </w:p>
        </w:tc>
        <w:tc>
          <w:tcPr>
            <w:tcW w:w="1814" w:type="dxa"/>
          </w:tcPr>
          <w:p w14:paraId="1C6D37BC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926" w:type="dxa"/>
          </w:tcPr>
          <w:p w14:paraId="24FFF081" w14:textId="41C215D6" w:rsidR="001C0ACA" w:rsidRPr="001C0ACA" w:rsidRDefault="001C0ACA" w:rsidP="001C0ACA">
            <w:pPr>
              <w:pStyle w:val="TAC"/>
            </w:pPr>
            <w:r w:rsidRPr="001C0ACA">
              <w:t>&gt;</w:t>
            </w:r>
            <w:r>
              <w:t xml:space="preserve"> </w:t>
            </w:r>
            <w:r w:rsidRPr="001C0ACA">
              <w:t>1.08</w:t>
            </w:r>
          </w:p>
        </w:tc>
        <w:tc>
          <w:tcPr>
            <w:tcW w:w="1927" w:type="dxa"/>
          </w:tcPr>
          <w:p w14:paraId="09BA4A1A" w14:textId="55A37437" w:rsidR="001C0ACA" w:rsidRPr="001C0ACA" w:rsidRDefault="001C0ACA" w:rsidP="001C0ACA">
            <w:pPr>
              <w:pStyle w:val="TAC"/>
            </w:pPr>
            <w:r>
              <w:t>A1</w:t>
            </w:r>
          </w:p>
        </w:tc>
      </w:tr>
      <w:tr w:rsidR="001C0ACA" w14:paraId="20A5011E" w14:textId="77777777" w:rsidTr="001C0ACA">
        <w:trPr>
          <w:trHeight w:val="279"/>
        </w:trPr>
        <w:tc>
          <w:tcPr>
            <w:tcW w:w="1364" w:type="dxa"/>
            <w:vMerge/>
          </w:tcPr>
          <w:p w14:paraId="6CE3400A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2038" w:type="dxa"/>
            <w:vMerge/>
          </w:tcPr>
          <w:p w14:paraId="651CBCB0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814" w:type="dxa"/>
          </w:tcPr>
          <w:p w14:paraId="1A7F8BEC" w14:textId="7370F2C8" w:rsidR="001C0ACA" w:rsidRPr="001C0ACA" w:rsidRDefault="001C0ACA" w:rsidP="001C0ACA">
            <w:pPr>
              <w:pStyle w:val="TAC"/>
            </w:pPr>
            <w:r w:rsidRPr="001C0ACA">
              <w:t>&gt;= 2.52</w:t>
            </w:r>
          </w:p>
        </w:tc>
        <w:tc>
          <w:tcPr>
            <w:tcW w:w="1926" w:type="dxa"/>
          </w:tcPr>
          <w:p w14:paraId="583E18E8" w14:textId="52347240" w:rsidR="001C0ACA" w:rsidRDefault="001C0ACA" w:rsidP="001C0ACA">
            <w:pPr>
              <w:pStyle w:val="TAC"/>
            </w:pPr>
            <w:r>
              <w:t>&lt;= 1.08</w:t>
            </w:r>
          </w:p>
          <w:p w14:paraId="2A27AA5D" w14:textId="41018A53" w:rsidR="001C0ACA" w:rsidRPr="001C0ACA" w:rsidRDefault="001C0ACA" w:rsidP="001C0ACA">
            <w:pPr>
              <w:pStyle w:val="TAC"/>
            </w:pPr>
            <w:r>
              <w:t>&gt; 0.72</w:t>
            </w:r>
          </w:p>
        </w:tc>
        <w:tc>
          <w:tcPr>
            <w:tcW w:w="1927" w:type="dxa"/>
          </w:tcPr>
          <w:p w14:paraId="4EBF6C27" w14:textId="0933F939" w:rsidR="001C0ACA" w:rsidRPr="001C0ACA" w:rsidRDefault="001C0ACA" w:rsidP="001C0ACA">
            <w:pPr>
              <w:pStyle w:val="TAC"/>
            </w:pPr>
            <w:r>
              <w:t>A2</w:t>
            </w:r>
          </w:p>
        </w:tc>
      </w:tr>
      <w:tr w:rsidR="001C0ACA" w14:paraId="359F9C31" w14:textId="77777777" w:rsidTr="001C0ACA">
        <w:tc>
          <w:tcPr>
            <w:tcW w:w="1364" w:type="dxa"/>
            <w:vMerge/>
          </w:tcPr>
          <w:p w14:paraId="47BC0C45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2038" w:type="dxa"/>
          </w:tcPr>
          <w:p w14:paraId="142F8D5C" w14:textId="4C14E74E" w:rsidR="001C0ACA" w:rsidRPr="001C0ACA" w:rsidRDefault="001C0ACA" w:rsidP="001C0ACA">
            <w:pPr>
              <w:pStyle w:val="TAC"/>
            </w:pPr>
            <w:r w:rsidRPr="001C0ACA">
              <w:t>2000.5 &lt; fc &lt;= 2002</w:t>
            </w:r>
          </w:p>
        </w:tc>
        <w:tc>
          <w:tcPr>
            <w:tcW w:w="1814" w:type="dxa"/>
          </w:tcPr>
          <w:p w14:paraId="7F4EB12C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926" w:type="dxa"/>
          </w:tcPr>
          <w:p w14:paraId="08EFF261" w14:textId="4ABA8C39" w:rsidR="001C0ACA" w:rsidRPr="001C0ACA" w:rsidRDefault="001C0ACA" w:rsidP="001C0ACA">
            <w:pPr>
              <w:pStyle w:val="TAC"/>
            </w:pPr>
            <w:r w:rsidRPr="001C0ACA">
              <w:t>&gt;=</w:t>
            </w:r>
            <w:r>
              <w:t xml:space="preserve"> </w:t>
            </w:r>
            <w:r w:rsidRPr="001C0ACA">
              <w:t>1.44</w:t>
            </w:r>
          </w:p>
        </w:tc>
        <w:tc>
          <w:tcPr>
            <w:tcW w:w="1927" w:type="dxa"/>
          </w:tcPr>
          <w:p w14:paraId="78321D6B" w14:textId="5D1019C1" w:rsidR="001C0ACA" w:rsidRPr="001C0ACA" w:rsidRDefault="001C0ACA" w:rsidP="001C0ACA">
            <w:pPr>
              <w:pStyle w:val="TAC"/>
            </w:pPr>
            <w:r>
              <w:t>A3</w:t>
            </w:r>
          </w:p>
        </w:tc>
      </w:tr>
      <w:tr w:rsidR="001C0ACA" w14:paraId="0FB496C5" w14:textId="77777777" w:rsidTr="001C0ACA">
        <w:tc>
          <w:tcPr>
            <w:tcW w:w="1364" w:type="dxa"/>
            <w:vMerge/>
          </w:tcPr>
          <w:p w14:paraId="4737C344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2038" w:type="dxa"/>
          </w:tcPr>
          <w:p w14:paraId="414ADBC6" w14:textId="44F37D26" w:rsidR="001C0ACA" w:rsidRPr="001C0ACA" w:rsidRDefault="001C0ACA" w:rsidP="001C0ACA">
            <w:pPr>
              <w:pStyle w:val="TAC"/>
            </w:pPr>
            <w:r w:rsidRPr="001C0ACA">
              <w:t>1999 &lt; fc &lt;= 2000.5</w:t>
            </w:r>
          </w:p>
        </w:tc>
        <w:tc>
          <w:tcPr>
            <w:tcW w:w="1814" w:type="dxa"/>
          </w:tcPr>
          <w:p w14:paraId="6FDE0D20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926" w:type="dxa"/>
          </w:tcPr>
          <w:p w14:paraId="34AA686E" w14:textId="07075B16" w:rsidR="001C0ACA" w:rsidRPr="001C0ACA" w:rsidRDefault="001C0ACA" w:rsidP="001C0ACA">
            <w:pPr>
              <w:pStyle w:val="TAC"/>
            </w:pPr>
            <w:r w:rsidRPr="001C0ACA">
              <w:t>&gt;=</w:t>
            </w:r>
            <w:r>
              <w:t xml:space="preserve"> </w:t>
            </w:r>
            <w:r w:rsidRPr="001C0ACA">
              <w:t>1.8</w:t>
            </w:r>
          </w:p>
        </w:tc>
        <w:tc>
          <w:tcPr>
            <w:tcW w:w="1927" w:type="dxa"/>
          </w:tcPr>
          <w:p w14:paraId="08751BB5" w14:textId="49A2FE11" w:rsidR="001C0ACA" w:rsidRPr="001C0ACA" w:rsidRDefault="001C0ACA" w:rsidP="001C0ACA">
            <w:pPr>
              <w:pStyle w:val="TAC"/>
            </w:pPr>
            <w:r>
              <w:t>A4</w:t>
            </w:r>
          </w:p>
        </w:tc>
      </w:tr>
      <w:tr w:rsidR="001C0ACA" w14:paraId="02E1A2CD" w14:textId="77777777" w:rsidTr="001C0ACA">
        <w:tc>
          <w:tcPr>
            <w:tcW w:w="1364" w:type="dxa"/>
            <w:vMerge/>
          </w:tcPr>
          <w:p w14:paraId="1AEA5EE4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2038" w:type="dxa"/>
          </w:tcPr>
          <w:p w14:paraId="2C4711CB" w14:textId="5FD68D31" w:rsidR="001C0ACA" w:rsidRPr="001C0ACA" w:rsidRDefault="001C0ACA" w:rsidP="001C0ACA">
            <w:pPr>
              <w:pStyle w:val="TAC"/>
            </w:pPr>
            <w:r w:rsidRPr="001C0ACA">
              <w:t>1997.5 &lt; fc &lt;= 1999</w:t>
            </w:r>
          </w:p>
        </w:tc>
        <w:tc>
          <w:tcPr>
            <w:tcW w:w="1814" w:type="dxa"/>
          </w:tcPr>
          <w:p w14:paraId="3D825EBB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926" w:type="dxa"/>
          </w:tcPr>
          <w:p w14:paraId="4D78F86F" w14:textId="727B35FA" w:rsidR="001C0ACA" w:rsidRPr="001C0ACA" w:rsidRDefault="001C0ACA" w:rsidP="001C0ACA">
            <w:pPr>
              <w:pStyle w:val="TAC"/>
            </w:pPr>
            <w:r w:rsidRPr="001C0ACA">
              <w:t>&gt;= 2.52</w:t>
            </w:r>
          </w:p>
        </w:tc>
        <w:tc>
          <w:tcPr>
            <w:tcW w:w="1927" w:type="dxa"/>
          </w:tcPr>
          <w:p w14:paraId="34DFA59F" w14:textId="7429C639" w:rsidR="001C0ACA" w:rsidRPr="001C0ACA" w:rsidRDefault="001C0ACA" w:rsidP="001C0ACA">
            <w:pPr>
              <w:pStyle w:val="TAC"/>
            </w:pPr>
            <w:r>
              <w:t>A</w:t>
            </w:r>
            <w:r w:rsidR="00091EE1">
              <w:t>2</w:t>
            </w:r>
          </w:p>
        </w:tc>
      </w:tr>
    </w:tbl>
    <w:p w14:paraId="25FCC0B4" w14:textId="77777777" w:rsidR="001C0ACA" w:rsidRDefault="001C0ACA" w:rsidP="00F002A8">
      <w:pPr>
        <w:rPr>
          <w:lang w:val="en-US"/>
        </w:rPr>
      </w:pPr>
    </w:p>
    <w:p w14:paraId="3FC7D46B" w14:textId="41D264A4" w:rsidR="008F7A72" w:rsidRPr="007229B8" w:rsidRDefault="008F7A72" w:rsidP="008F7A72">
      <w:pPr>
        <w:pStyle w:val="TH"/>
        <w:rPr>
          <w:lang w:val="en-US"/>
        </w:rPr>
      </w:pPr>
      <w:r>
        <w:rPr>
          <w:lang w:val="en-US"/>
        </w:rPr>
        <w:t xml:space="preserve">Table 2.3-2: A-MPR values </w:t>
      </w:r>
      <w:r w:rsidR="001A12C7">
        <w:rPr>
          <w:lang w:val="en-US"/>
        </w:rPr>
        <w:t xml:space="preserve">for </w:t>
      </w:r>
      <w:r>
        <w:rPr>
          <w:lang w:val="en-US"/>
        </w:rPr>
        <w:t>the band n256 3MHz channel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1560"/>
        <w:gridCol w:w="1275"/>
        <w:gridCol w:w="1276"/>
        <w:gridCol w:w="1418"/>
        <w:gridCol w:w="1275"/>
      </w:tblGrid>
      <w:tr w:rsidR="00140B92" w14:paraId="7D0BF3C1" w14:textId="77777777" w:rsidTr="005D0BCC">
        <w:tc>
          <w:tcPr>
            <w:tcW w:w="1559" w:type="dxa"/>
          </w:tcPr>
          <w:p w14:paraId="702CEE0D" w14:textId="77777777" w:rsidR="00140B92" w:rsidRPr="00B876F7" w:rsidRDefault="00140B92" w:rsidP="00AF18BB">
            <w:pPr>
              <w:pStyle w:val="TAH"/>
            </w:pPr>
          </w:p>
        </w:tc>
        <w:tc>
          <w:tcPr>
            <w:tcW w:w="1560" w:type="dxa"/>
          </w:tcPr>
          <w:p w14:paraId="06B5591E" w14:textId="77777777" w:rsidR="00140B92" w:rsidRPr="00B876F7" w:rsidRDefault="00140B92" w:rsidP="00AF18BB">
            <w:pPr>
              <w:pStyle w:val="TAH"/>
            </w:pPr>
            <w:r>
              <w:t>Modulation</w:t>
            </w:r>
          </w:p>
        </w:tc>
        <w:tc>
          <w:tcPr>
            <w:tcW w:w="1275" w:type="dxa"/>
          </w:tcPr>
          <w:p w14:paraId="7628990E" w14:textId="77777777" w:rsidR="00140B92" w:rsidRPr="00B876F7" w:rsidRDefault="00140B92" w:rsidP="00AF18BB">
            <w:pPr>
              <w:pStyle w:val="TAH"/>
            </w:pPr>
            <w:r>
              <w:t>A1</w:t>
            </w:r>
          </w:p>
        </w:tc>
        <w:tc>
          <w:tcPr>
            <w:tcW w:w="1276" w:type="dxa"/>
          </w:tcPr>
          <w:p w14:paraId="0E84A107" w14:textId="77777777" w:rsidR="00140B92" w:rsidRPr="00B876F7" w:rsidRDefault="00140B92" w:rsidP="00AF18BB">
            <w:pPr>
              <w:pStyle w:val="TAH"/>
            </w:pPr>
            <w:r>
              <w:t>A2</w:t>
            </w:r>
          </w:p>
        </w:tc>
        <w:tc>
          <w:tcPr>
            <w:tcW w:w="1418" w:type="dxa"/>
          </w:tcPr>
          <w:p w14:paraId="11225599" w14:textId="77777777" w:rsidR="00140B92" w:rsidRPr="00B876F7" w:rsidRDefault="00140B92" w:rsidP="00AF18BB">
            <w:pPr>
              <w:pStyle w:val="TAH"/>
            </w:pPr>
            <w:r>
              <w:t>A3</w:t>
            </w:r>
          </w:p>
        </w:tc>
        <w:tc>
          <w:tcPr>
            <w:tcW w:w="1275" w:type="dxa"/>
          </w:tcPr>
          <w:p w14:paraId="6D3A9011" w14:textId="77777777" w:rsidR="00140B92" w:rsidRDefault="00140B92" w:rsidP="00AF18BB">
            <w:pPr>
              <w:pStyle w:val="TAH"/>
            </w:pPr>
            <w:r>
              <w:t>A4</w:t>
            </w:r>
          </w:p>
        </w:tc>
      </w:tr>
      <w:tr w:rsidR="00140B92" w14:paraId="6C319618" w14:textId="77777777" w:rsidTr="005D0BCC">
        <w:tc>
          <w:tcPr>
            <w:tcW w:w="1559" w:type="dxa"/>
            <w:vMerge w:val="restart"/>
          </w:tcPr>
          <w:p w14:paraId="4E9321B5" w14:textId="77777777" w:rsidR="00140B92" w:rsidRDefault="00140B92" w:rsidP="00AF18BB">
            <w:pPr>
              <w:pStyle w:val="TAC"/>
            </w:pPr>
            <w:r>
              <w:t>DFT-s-OFDM</w:t>
            </w:r>
          </w:p>
        </w:tc>
        <w:tc>
          <w:tcPr>
            <w:tcW w:w="1560" w:type="dxa"/>
          </w:tcPr>
          <w:p w14:paraId="7D80FA7C" w14:textId="77777777" w:rsidR="00140B92" w:rsidRDefault="00140B92" w:rsidP="00AF18BB">
            <w:pPr>
              <w:pStyle w:val="TAC"/>
            </w:pPr>
            <w:r>
              <w:t>Pi/2 BPSK</w:t>
            </w:r>
          </w:p>
        </w:tc>
        <w:tc>
          <w:tcPr>
            <w:tcW w:w="1275" w:type="dxa"/>
          </w:tcPr>
          <w:p w14:paraId="5816702A" w14:textId="1EB1D5FB" w:rsidR="00140B92" w:rsidRDefault="0089514A" w:rsidP="00AF18BB">
            <w:pPr>
              <w:pStyle w:val="TAC"/>
            </w:pPr>
            <w:r>
              <w:t>6.0</w:t>
            </w:r>
          </w:p>
        </w:tc>
        <w:tc>
          <w:tcPr>
            <w:tcW w:w="1276" w:type="dxa"/>
          </w:tcPr>
          <w:p w14:paraId="6FD9E4AE" w14:textId="2D4118DB" w:rsidR="00140B92" w:rsidRDefault="0089514A" w:rsidP="00AF18BB">
            <w:pPr>
              <w:pStyle w:val="TAC"/>
            </w:pPr>
            <w:r>
              <w:t>1</w:t>
            </w:r>
            <w:r w:rsidR="00140B92">
              <w:t>.0</w:t>
            </w:r>
          </w:p>
        </w:tc>
        <w:tc>
          <w:tcPr>
            <w:tcW w:w="1418" w:type="dxa"/>
          </w:tcPr>
          <w:p w14:paraId="1526D6DB" w14:textId="4EDF96F8" w:rsidR="00140B92" w:rsidRDefault="0089514A" w:rsidP="00AF18BB">
            <w:pPr>
              <w:pStyle w:val="TAC"/>
            </w:pPr>
            <w:r>
              <w:t>3</w:t>
            </w:r>
            <w:r w:rsidR="00140B92">
              <w:t>.</w:t>
            </w:r>
            <w:r>
              <w:t>5</w:t>
            </w:r>
          </w:p>
        </w:tc>
        <w:tc>
          <w:tcPr>
            <w:tcW w:w="1275" w:type="dxa"/>
          </w:tcPr>
          <w:p w14:paraId="0E0D5BEA" w14:textId="42335AC2" w:rsidR="00140B92" w:rsidRDefault="0089514A" w:rsidP="00AF18BB">
            <w:pPr>
              <w:pStyle w:val="TAC"/>
            </w:pPr>
            <w:r>
              <w:t>2</w:t>
            </w:r>
            <w:r w:rsidR="00140B92">
              <w:t>.0</w:t>
            </w:r>
          </w:p>
        </w:tc>
      </w:tr>
      <w:tr w:rsidR="00140B92" w14:paraId="1EC10A7B" w14:textId="77777777" w:rsidTr="005D0BCC">
        <w:tc>
          <w:tcPr>
            <w:tcW w:w="1559" w:type="dxa"/>
            <w:vMerge/>
          </w:tcPr>
          <w:p w14:paraId="4557F68D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5A9A6559" w14:textId="77777777" w:rsidR="00140B92" w:rsidRDefault="00140B92" w:rsidP="00AF18BB">
            <w:pPr>
              <w:pStyle w:val="TAC"/>
            </w:pPr>
            <w:r>
              <w:t>QPSK</w:t>
            </w:r>
          </w:p>
        </w:tc>
        <w:tc>
          <w:tcPr>
            <w:tcW w:w="1275" w:type="dxa"/>
          </w:tcPr>
          <w:p w14:paraId="702EF746" w14:textId="2009FE08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6" w:type="dxa"/>
          </w:tcPr>
          <w:p w14:paraId="54D12081" w14:textId="5CD2FE9E" w:rsidR="00140B92" w:rsidRDefault="0089514A" w:rsidP="00AF18BB">
            <w:pPr>
              <w:pStyle w:val="TAC"/>
            </w:pPr>
            <w:r>
              <w:t>1</w:t>
            </w:r>
            <w:r w:rsidR="00140B92">
              <w:t>.</w:t>
            </w:r>
            <w:r>
              <w:t>5</w:t>
            </w:r>
          </w:p>
        </w:tc>
        <w:tc>
          <w:tcPr>
            <w:tcW w:w="1418" w:type="dxa"/>
          </w:tcPr>
          <w:p w14:paraId="75D8DA3D" w14:textId="4DCAB294" w:rsidR="00140B92" w:rsidRDefault="0089514A" w:rsidP="00AF18BB">
            <w:pPr>
              <w:pStyle w:val="TAC"/>
            </w:pPr>
            <w:r>
              <w:t>4.0</w:t>
            </w:r>
          </w:p>
        </w:tc>
        <w:tc>
          <w:tcPr>
            <w:tcW w:w="1275" w:type="dxa"/>
          </w:tcPr>
          <w:p w14:paraId="1B394D26" w14:textId="12B452DC" w:rsidR="00140B92" w:rsidRDefault="0089514A" w:rsidP="00AF18BB">
            <w:pPr>
              <w:pStyle w:val="TAC"/>
            </w:pPr>
            <w:r>
              <w:t>2</w:t>
            </w:r>
            <w:r w:rsidR="00140B92">
              <w:t>.</w:t>
            </w:r>
            <w:r>
              <w:t>5</w:t>
            </w:r>
          </w:p>
        </w:tc>
      </w:tr>
      <w:tr w:rsidR="00140B92" w14:paraId="40C0802C" w14:textId="77777777" w:rsidTr="005D0BCC">
        <w:tc>
          <w:tcPr>
            <w:tcW w:w="1559" w:type="dxa"/>
            <w:vMerge/>
          </w:tcPr>
          <w:p w14:paraId="6EBBCF9F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3618F6C8" w14:textId="77777777" w:rsidR="00140B92" w:rsidRDefault="00140B92" w:rsidP="00AF18BB">
            <w:pPr>
              <w:pStyle w:val="TAC"/>
            </w:pPr>
            <w:r>
              <w:t>16QAM</w:t>
            </w:r>
          </w:p>
        </w:tc>
        <w:tc>
          <w:tcPr>
            <w:tcW w:w="1275" w:type="dxa"/>
          </w:tcPr>
          <w:p w14:paraId="76C01F69" w14:textId="233A219D" w:rsidR="00140B92" w:rsidRDefault="0089514A" w:rsidP="00AF18BB">
            <w:pPr>
              <w:pStyle w:val="TAC"/>
            </w:pPr>
            <w:r>
              <w:t>7</w:t>
            </w:r>
            <w:r w:rsidR="00140B92">
              <w:t>.0</w:t>
            </w:r>
          </w:p>
        </w:tc>
        <w:tc>
          <w:tcPr>
            <w:tcW w:w="1276" w:type="dxa"/>
          </w:tcPr>
          <w:p w14:paraId="4381E74C" w14:textId="257EE8AA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699314AA" w14:textId="2696F07F" w:rsidR="00140B92" w:rsidRDefault="0089514A" w:rsidP="00AF18BB">
            <w:pPr>
              <w:pStyle w:val="TAC"/>
            </w:pPr>
            <w:r>
              <w:t>4</w:t>
            </w:r>
            <w:r w:rsidR="00140B92">
              <w:t>.</w:t>
            </w:r>
            <w:r>
              <w:t>5</w:t>
            </w:r>
          </w:p>
        </w:tc>
        <w:tc>
          <w:tcPr>
            <w:tcW w:w="1275" w:type="dxa"/>
          </w:tcPr>
          <w:p w14:paraId="4A8CB797" w14:textId="1E4553D7" w:rsidR="00140B92" w:rsidRDefault="0089514A" w:rsidP="00AF18BB">
            <w:pPr>
              <w:pStyle w:val="TAC"/>
            </w:pPr>
            <w:r>
              <w:t>3.0</w:t>
            </w:r>
          </w:p>
        </w:tc>
      </w:tr>
      <w:tr w:rsidR="00140B92" w14:paraId="65C9768D" w14:textId="77777777" w:rsidTr="005D0BCC">
        <w:tc>
          <w:tcPr>
            <w:tcW w:w="1559" w:type="dxa"/>
            <w:vMerge/>
          </w:tcPr>
          <w:p w14:paraId="3401DC2C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466842B3" w14:textId="77777777" w:rsidR="00140B92" w:rsidRDefault="00140B92" w:rsidP="00AF18BB">
            <w:pPr>
              <w:pStyle w:val="TAC"/>
            </w:pPr>
            <w:r>
              <w:t>64QAM</w:t>
            </w:r>
          </w:p>
        </w:tc>
        <w:tc>
          <w:tcPr>
            <w:tcW w:w="1275" w:type="dxa"/>
          </w:tcPr>
          <w:p w14:paraId="28D3A824" w14:textId="35CFDE57" w:rsidR="00140B92" w:rsidRDefault="0089514A" w:rsidP="00AF18BB">
            <w:pPr>
              <w:pStyle w:val="TAC"/>
            </w:pPr>
            <w:r>
              <w:t>7.0</w:t>
            </w:r>
          </w:p>
        </w:tc>
        <w:tc>
          <w:tcPr>
            <w:tcW w:w="1276" w:type="dxa"/>
          </w:tcPr>
          <w:p w14:paraId="5AE6421F" w14:textId="10B07F80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4E837F52" w14:textId="79CEB8CB" w:rsidR="00140B92" w:rsidRDefault="0089514A" w:rsidP="00AF18BB">
            <w:pPr>
              <w:pStyle w:val="TAC"/>
            </w:pPr>
            <w:r>
              <w:t>4</w:t>
            </w:r>
            <w:r w:rsidR="00140B92">
              <w:t>.5</w:t>
            </w:r>
          </w:p>
        </w:tc>
        <w:tc>
          <w:tcPr>
            <w:tcW w:w="1275" w:type="dxa"/>
          </w:tcPr>
          <w:p w14:paraId="25B84163" w14:textId="289ACF75" w:rsidR="00140B92" w:rsidRDefault="00140B92" w:rsidP="00AF18BB">
            <w:pPr>
              <w:pStyle w:val="TAC"/>
            </w:pPr>
          </w:p>
        </w:tc>
      </w:tr>
      <w:tr w:rsidR="00140B92" w14:paraId="2120B56D" w14:textId="77777777" w:rsidTr="005D0BCC">
        <w:tc>
          <w:tcPr>
            <w:tcW w:w="1559" w:type="dxa"/>
            <w:vMerge/>
          </w:tcPr>
          <w:p w14:paraId="7CD5DB4E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334B489B" w14:textId="77777777" w:rsidR="00140B92" w:rsidRDefault="00140B92" w:rsidP="00AF18BB">
            <w:pPr>
              <w:pStyle w:val="TAC"/>
            </w:pPr>
            <w:r>
              <w:t>256QAM</w:t>
            </w:r>
          </w:p>
        </w:tc>
        <w:tc>
          <w:tcPr>
            <w:tcW w:w="1275" w:type="dxa"/>
          </w:tcPr>
          <w:p w14:paraId="6A2D3327" w14:textId="1903FEBE" w:rsidR="00140B92" w:rsidRDefault="0089514A" w:rsidP="00AF18BB">
            <w:pPr>
              <w:pStyle w:val="TAC"/>
            </w:pPr>
            <w:r>
              <w:t>7.0</w:t>
            </w:r>
          </w:p>
        </w:tc>
        <w:tc>
          <w:tcPr>
            <w:tcW w:w="1276" w:type="dxa"/>
          </w:tcPr>
          <w:p w14:paraId="63105EFE" w14:textId="5E181EC0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061931D6" w14:textId="77777777" w:rsidR="00140B92" w:rsidRDefault="00140B92" w:rsidP="00AF18BB">
            <w:pPr>
              <w:pStyle w:val="TAC"/>
            </w:pPr>
            <w:r>
              <w:t>4.5</w:t>
            </w:r>
          </w:p>
        </w:tc>
        <w:tc>
          <w:tcPr>
            <w:tcW w:w="1275" w:type="dxa"/>
          </w:tcPr>
          <w:p w14:paraId="0F998003" w14:textId="56157918" w:rsidR="00140B92" w:rsidRDefault="00140B92" w:rsidP="00AF18BB">
            <w:pPr>
              <w:pStyle w:val="TAC"/>
            </w:pPr>
          </w:p>
        </w:tc>
      </w:tr>
      <w:tr w:rsidR="00140B92" w14:paraId="7C843757" w14:textId="77777777" w:rsidTr="005D0BCC">
        <w:tc>
          <w:tcPr>
            <w:tcW w:w="1559" w:type="dxa"/>
            <w:vMerge w:val="restart"/>
          </w:tcPr>
          <w:p w14:paraId="7EDCC7D2" w14:textId="77777777" w:rsidR="00140B92" w:rsidRDefault="00140B92" w:rsidP="00AF18BB">
            <w:pPr>
              <w:pStyle w:val="TAC"/>
            </w:pPr>
            <w:r>
              <w:t>CP-OFDM</w:t>
            </w:r>
          </w:p>
        </w:tc>
        <w:tc>
          <w:tcPr>
            <w:tcW w:w="1560" w:type="dxa"/>
          </w:tcPr>
          <w:p w14:paraId="76EAD073" w14:textId="77777777" w:rsidR="00140B92" w:rsidRDefault="00140B92" w:rsidP="00AF18BB">
            <w:pPr>
              <w:pStyle w:val="TAC"/>
            </w:pPr>
            <w:r>
              <w:t>QPSK</w:t>
            </w:r>
          </w:p>
        </w:tc>
        <w:tc>
          <w:tcPr>
            <w:tcW w:w="1275" w:type="dxa"/>
          </w:tcPr>
          <w:p w14:paraId="294BD413" w14:textId="784CB3B6" w:rsidR="00140B92" w:rsidRDefault="0089514A" w:rsidP="00AF18BB">
            <w:pPr>
              <w:pStyle w:val="TAC"/>
            </w:pPr>
            <w:r>
              <w:t>9.0</w:t>
            </w:r>
          </w:p>
        </w:tc>
        <w:tc>
          <w:tcPr>
            <w:tcW w:w="1276" w:type="dxa"/>
          </w:tcPr>
          <w:p w14:paraId="5D139FF6" w14:textId="5E609001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54EC9002" w14:textId="3560BAD5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125D8F4C" w14:textId="31246C9F" w:rsidR="00140B92" w:rsidRDefault="0089514A" w:rsidP="00AF18BB">
            <w:pPr>
              <w:pStyle w:val="TAC"/>
            </w:pPr>
            <w:r>
              <w:t>5</w:t>
            </w:r>
            <w:r w:rsidR="00140B92">
              <w:t>.0</w:t>
            </w:r>
          </w:p>
        </w:tc>
      </w:tr>
      <w:tr w:rsidR="00140B92" w14:paraId="07B4E44B" w14:textId="77777777" w:rsidTr="005D0BCC">
        <w:tc>
          <w:tcPr>
            <w:tcW w:w="1559" w:type="dxa"/>
            <w:vMerge/>
          </w:tcPr>
          <w:p w14:paraId="774C11D8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3C557472" w14:textId="77777777" w:rsidR="00140B92" w:rsidRDefault="00140B92" w:rsidP="00AF18BB">
            <w:pPr>
              <w:pStyle w:val="TAC"/>
            </w:pPr>
            <w:r>
              <w:t>16QAM</w:t>
            </w:r>
          </w:p>
        </w:tc>
        <w:tc>
          <w:tcPr>
            <w:tcW w:w="1275" w:type="dxa"/>
          </w:tcPr>
          <w:p w14:paraId="3560FF53" w14:textId="43AC9F2E" w:rsidR="00140B92" w:rsidRDefault="0089514A" w:rsidP="00AF18BB">
            <w:pPr>
              <w:pStyle w:val="TAC"/>
            </w:pPr>
            <w:r>
              <w:t>9.0</w:t>
            </w:r>
          </w:p>
        </w:tc>
        <w:tc>
          <w:tcPr>
            <w:tcW w:w="1276" w:type="dxa"/>
          </w:tcPr>
          <w:p w14:paraId="652FD8AF" w14:textId="3981518D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7798A0FD" w14:textId="3CD0D2BE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35650DEF" w14:textId="73FB6753" w:rsidR="00140B92" w:rsidRDefault="0089514A" w:rsidP="00AF18BB">
            <w:pPr>
              <w:pStyle w:val="TAC"/>
            </w:pPr>
            <w:r>
              <w:t>5</w:t>
            </w:r>
            <w:r w:rsidR="00140B92">
              <w:t>.0</w:t>
            </w:r>
          </w:p>
        </w:tc>
      </w:tr>
      <w:tr w:rsidR="00140B92" w14:paraId="0C074079" w14:textId="77777777" w:rsidTr="005D0BCC">
        <w:tc>
          <w:tcPr>
            <w:tcW w:w="1559" w:type="dxa"/>
            <w:vMerge/>
          </w:tcPr>
          <w:p w14:paraId="41A6CF36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37682CC6" w14:textId="77777777" w:rsidR="00140B92" w:rsidRDefault="00140B92" w:rsidP="00AF18BB">
            <w:pPr>
              <w:pStyle w:val="TAC"/>
            </w:pPr>
            <w:r>
              <w:t>64QAM</w:t>
            </w:r>
          </w:p>
        </w:tc>
        <w:tc>
          <w:tcPr>
            <w:tcW w:w="1275" w:type="dxa"/>
          </w:tcPr>
          <w:p w14:paraId="328A7FD2" w14:textId="39639D3E" w:rsidR="00140B92" w:rsidRDefault="0089514A" w:rsidP="00AF18BB">
            <w:pPr>
              <w:pStyle w:val="TAC"/>
            </w:pPr>
            <w:r>
              <w:t>9.0</w:t>
            </w:r>
          </w:p>
        </w:tc>
        <w:tc>
          <w:tcPr>
            <w:tcW w:w="1276" w:type="dxa"/>
          </w:tcPr>
          <w:p w14:paraId="0656779B" w14:textId="31226A3C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3E372065" w14:textId="2BAE2E85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63E2872D" w14:textId="761931D6" w:rsidR="00140B92" w:rsidRDefault="0089514A" w:rsidP="00AF18BB">
            <w:pPr>
              <w:pStyle w:val="TAC"/>
            </w:pPr>
            <w:r>
              <w:t>5</w:t>
            </w:r>
            <w:r w:rsidR="00140B92">
              <w:t>.0</w:t>
            </w:r>
          </w:p>
        </w:tc>
      </w:tr>
      <w:tr w:rsidR="00140B92" w14:paraId="1B2A06AF" w14:textId="77777777" w:rsidTr="005D0BCC">
        <w:tc>
          <w:tcPr>
            <w:tcW w:w="1559" w:type="dxa"/>
            <w:vMerge/>
          </w:tcPr>
          <w:p w14:paraId="0D410D92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13B24294" w14:textId="77777777" w:rsidR="00140B92" w:rsidRDefault="00140B92" w:rsidP="00AF18BB">
            <w:pPr>
              <w:pStyle w:val="TAC"/>
            </w:pPr>
            <w:r>
              <w:t>256QAM</w:t>
            </w:r>
          </w:p>
        </w:tc>
        <w:tc>
          <w:tcPr>
            <w:tcW w:w="1275" w:type="dxa"/>
          </w:tcPr>
          <w:p w14:paraId="38B0E582" w14:textId="0828073B" w:rsidR="00140B92" w:rsidRDefault="0089514A" w:rsidP="00AF18BB">
            <w:pPr>
              <w:pStyle w:val="TAC"/>
            </w:pPr>
            <w:r>
              <w:t>9.0</w:t>
            </w:r>
          </w:p>
        </w:tc>
        <w:tc>
          <w:tcPr>
            <w:tcW w:w="1276" w:type="dxa"/>
          </w:tcPr>
          <w:p w14:paraId="7561797A" w14:textId="10525BBD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377E2193" w14:textId="2D24F868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7CDADFBD" w14:textId="79AC72F0" w:rsidR="00140B92" w:rsidRDefault="00140B92" w:rsidP="00AF18BB">
            <w:pPr>
              <w:pStyle w:val="TAC"/>
            </w:pPr>
          </w:p>
        </w:tc>
      </w:tr>
    </w:tbl>
    <w:p w14:paraId="364F3859" w14:textId="77777777" w:rsidR="008F7A72" w:rsidRDefault="008F7A72" w:rsidP="008F7A72">
      <w:pPr>
        <w:rPr>
          <w:lang w:val="en-US"/>
        </w:rPr>
      </w:pPr>
    </w:p>
    <w:p w14:paraId="2485CD06" w14:textId="77777777" w:rsidR="002C3946" w:rsidRDefault="002C3946" w:rsidP="008F7A72">
      <w:pPr>
        <w:rPr>
          <w:lang w:val="en-US"/>
        </w:rPr>
      </w:pPr>
    </w:p>
    <w:p w14:paraId="5D335D31" w14:textId="77777777" w:rsidR="002C3946" w:rsidRPr="000C3B06" w:rsidRDefault="002C3946" w:rsidP="008F7A72">
      <w:pPr>
        <w:rPr>
          <w:lang w:val="en-US"/>
        </w:rPr>
      </w:pPr>
    </w:p>
    <w:p w14:paraId="17C8C4B4" w14:textId="77777777" w:rsidR="005F0F3C" w:rsidRDefault="005F0F3C" w:rsidP="005F0F3C">
      <w:pPr>
        <w:pStyle w:val="Heading2"/>
        <w:rPr>
          <w:lang w:val="en-US"/>
        </w:rPr>
      </w:pPr>
      <w:r>
        <w:rPr>
          <w:lang w:val="en-US"/>
        </w:rPr>
        <w:lastRenderedPageBreak/>
        <w:t>2.4</w:t>
      </w:r>
      <w:r>
        <w:rPr>
          <w:lang w:val="en-US"/>
        </w:rPr>
        <w:tab/>
        <w:t>Further discussions</w:t>
      </w:r>
    </w:p>
    <w:p w14:paraId="72A28E82" w14:textId="6FB563CA" w:rsidR="005F0F3C" w:rsidRDefault="005F0F3C" w:rsidP="005F0F3C">
      <w:pPr>
        <w:rPr>
          <w:lang w:val="en-US"/>
        </w:rPr>
      </w:pPr>
      <w:r>
        <w:rPr>
          <w:lang w:val="en-US"/>
        </w:rPr>
        <w:t xml:space="preserve">As discussed during the RAN4#114 meeting and captured in </w:t>
      </w:r>
      <w:r w:rsidR="008C2F5A">
        <w:rPr>
          <w:lang w:val="en-US"/>
        </w:rPr>
        <w:fldChar w:fldCharType="begin"/>
      </w:r>
      <w:r w:rsidR="008C2F5A">
        <w:rPr>
          <w:lang w:val="en-US"/>
        </w:rPr>
        <w:instrText xml:space="preserve"> REF _Ref192578083 \r \h </w:instrText>
      </w:r>
      <w:r w:rsidR="008C2F5A">
        <w:rPr>
          <w:lang w:val="en-US"/>
        </w:rPr>
      </w:r>
      <w:r w:rsidR="008C2F5A">
        <w:rPr>
          <w:lang w:val="en-US"/>
        </w:rPr>
        <w:fldChar w:fldCharType="separate"/>
      </w:r>
      <w:r w:rsidR="008C2F5A">
        <w:rPr>
          <w:lang w:val="en-US"/>
        </w:rPr>
        <w:t>[3]</w:t>
      </w:r>
      <w:r w:rsidR="008C2F5A">
        <w:rPr>
          <w:lang w:val="en-US"/>
        </w:rPr>
        <w:fldChar w:fldCharType="end"/>
      </w:r>
      <w:r>
        <w:rPr>
          <w:lang w:val="en-US"/>
        </w:rPr>
        <w:t xml:space="preserve">, it might be beneficial to make A-MPR </w:t>
      </w:r>
      <w:r w:rsidR="008C2F5A">
        <w:rPr>
          <w:lang w:val="en-US"/>
        </w:rPr>
        <w:t>frequency ranges</w:t>
      </w:r>
      <w:r>
        <w:rPr>
          <w:lang w:val="en-US"/>
        </w:rPr>
        <w:t xml:space="preserve"> more compact by grouping together some of them. If such a way is preferred, then the following observations can be made:</w:t>
      </w:r>
    </w:p>
    <w:p w14:paraId="1EFDF190" w14:textId="05079698" w:rsidR="005F0F3C" w:rsidRDefault="005F0F3C" w:rsidP="005F0F3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F0F3C">
        <w:rPr>
          <w:lang w:val="en-US"/>
        </w:rPr>
        <w:t>1997.5 &lt; fc &lt;= 1999</w:t>
      </w:r>
      <w:r>
        <w:rPr>
          <w:lang w:val="en-US"/>
        </w:rPr>
        <w:t xml:space="preserve">: This range has the smallest A-MPR effectively requiring extra power back-off in the order of 1dB only for DFT-s-OFDM. It is </w:t>
      </w:r>
      <w:r w:rsidR="008C2F5A">
        <w:rPr>
          <w:lang w:val="en-US"/>
        </w:rPr>
        <w:t xml:space="preserve">also </w:t>
      </w:r>
      <w:r>
        <w:rPr>
          <w:lang w:val="en-US"/>
        </w:rPr>
        <w:t>worth noting that CP-OFDM does not even need any extra power back-off</w:t>
      </w:r>
      <w:r w:rsidR="008C2F5A">
        <w:rPr>
          <w:lang w:val="en-US"/>
        </w:rPr>
        <w:t xml:space="preserve"> for this range</w:t>
      </w:r>
      <w:r>
        <w:rPr>
          <w:lang w:val="en-US"/>
        </w:rPr>
        <w:t>.</w:t>
      </w:r>
    </w:p>
    <w:p w14:paraId="2C7DFED4" w14:textId="298284DB" w:rsidR="005F0F3C" w:rsidRDefault="005F0F3C" w:rsidP="005F0F3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F0F3C">
        <w:rPr>
          <w:lang w:val="en-US"/>
        </w:rPr>
        <w:t>1999 &lt; fc &lt;= 2000.5</w:t>
      </w:r>
      <w:r w:rsidR="008C2F5A">
        <w:rPr>
          <w:lang w:val="en-US"/>
        </w:rPr>
        <w:t xml:space="preserve"> and </w:t>
      </w:r>
      <w:r w:rsidR="008C2F5A" w:rsidRPr="005F0F3C">
        <w:rPr>
          <w:lang w:val="en-US"/>
        </w:rPr>
        <w:t>2000.5 &lt; fc &lt;= 2002</w:t>
      </w:r>
      <w:r>
        <w:rPr>
          <w:lang w:val="en-US"/>
        </w:rPr>
        <w:t>: These ranges have similar power back-off and thus can be grouped together.</w:t>
      </w:r>
    </w:p>
    <w:p w14:paraId="16C74BE9" w14:textId="0A18E070" w:rsidR="005F0F3C" w:rsidRDefault="005F0F3C" w:rsidP="005F0F3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F0F3C">
        <w:rPr>
          <w:lang w:val="en-US"/>
        </w:rPr>
        <w:t>2002 &lt; fc &lt;= 2003.5</w:t>
      </w:r>
      <w:r>
        <w:rPr>
          <w:lang w:val="en-US"/>
        </w:rPr>
        <w:t xml:space="preserve">: This range has the highest power back-off and thus it can be kept as a separate one. Otherwise, if grouped with another range then it will result in unnecessarily </w:t>
      </w:r>
      <w:r w:rsidR="00040171">
        <w:rPr>
          <w:lang w:val="en-US"/>
        </w:rPr>
        <w:t>large</w:t>
      </w:r>
      <w:r>
        <w:rPr>
          <w:lang w:val="en-US"/>
        </w:rPr>
        <w:t xml:space="preserve"> power back-off values</w:t>
      </w:r>
      <w:r w:rsidR="00040171">
        <w:rPr>
          <w:lang w:val="en-US"/>
        </w:rPr>
        <w:t xml:space="preserve"> in the range where it is not needed.</w:t>
      </w:r>
    </w:p>
    <w:p w14:paraId="1D9860FB" w14:textId="4B0FD5D6" w:rsidR="00517065" w:rsidRDefault="00222577" w:rsidP="00F002A8">
      <w:pPr>
        <w:rPr>
          <w:lang w:val="en-US"/>
        </w:rPr>
      </w:pPr>
      <w:r>
        <w:rPr>
          <w:lang w:val="en-US"/>
        </w:rPr>
        <w:t xml:space="preserve">Based on presented considerations we suggest defining three frequency ranges, see Table 2.4-1 and Table 2.4-2 below, which can be characterized by low, medium and high A-MPR values. </w:t>
      </w:r>
    </w:p>
    <w:p w14:paraId="720A7238" w14:textId="5B2114F7" w:rsidR="00040171" w:rsidRDefault="00040171" w:rsidP="00040171">
      <w:pPr>
        <w:pStyle w:val="TH"/>
        <w:rPr>
          <w:lang w:val="en-US"/>
        </w:rPr>
      </w:pPr>
      <w:r>
        <w:rPr>
          <w:lang w:val="en-US"/>
        </w:rPr>
        <w:t xml:space="preserve">Table 2.4-1: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the band n256 3MHz channel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364"/>
        <w:gridCol w:w="2038"/>
        <w:gridCol w:w="1814"/>
        <w:gridCol w:w="1926"/>
        <w:gridCol w:w="1927"/>
      </w:tblGrid>
      <w:tr w:rsidR="00040171" w14:paraId="5699F671" w14:textId="77777777" w:rsidTr="004F5911">
        <w:tc>
          <w:tcPr>
            <w:tcW w:w="1364" w:type="dxa"/>
            <w:vMerge w:val="restart"/>
          </w:tcPr>
          <w:p w14:paraId="15CCC196" w14:textId="77777777" w:rsidR="00040171" w:rsidRPr="001C0ACA" w:rsidRDefault="00040171" w:rsidP="004F5911">
            <w:pPr>
              <w:pStyle w:val="TAH"/>
            </w:pPr>
            <w:r w:rsidRPr="001C0ACA">
              <w:t>Channel Bandwidth</w:t>
            </w:r>
          </w:p>
          <w:p w14:paraId="6B2B590D" w14:textId="77777777" w:rsidR="00040171" w:rsidRPr="001C0ACA" w:rsidRDefault="00040171" w:rsidP="004F5911">
            <w:pPr>
              <w:pStyle w:val="TAH"/>
            </w:pPr>
            <w:r w:rsidRPr="001C0ACA">
              <w:t>(MHz)</w:t>
            </w:r>
          </w:p>
          <w:p w14:paraId="79044573" w14:textId="77777777" w:rsidR="00040171" w:rsidRPr="001C0ACA" w:rsidRDefault="00040171" w:rsidP="004F5911">
            <w:pPr>
              <w:pStyle w:val="TAH"/>
            </w:pPr>
          </w:p>
        </w:tc>
        <w:tc>
          <w:tcPr>
            <w:tcW w:w="2038" w:type="dxa"/>
            <w:vMerge w:val="restart"/>
          </w:tcPr>
          <w:p w14:paraId="33E94530" w14:textId="77777777" w:rsidR="00040171" w:rsidRPr="001C0ACA" w:rsidRDefault="00040171" w:rsidP="004F5911">
            <w:pPr>
              <w:pStyle w:val="TAH"/>
            </w:pPr>
            <w:r w:rsidRPr="001C0ACA">
              <w:t xml:space="preserve">Carrier Centre Frequency, Fc </w:t>
            </w:r>
          </w:p>
          <w:p w14:paraId="17101862" w14:textId="77777777" w:rsidR="00040171" w:rsidRPr="001C0ACA" w:rsidRDefault="00040171" w:rsidP="004F5911">
            <w:pPr>
              <w:pStyle w:val="TAH"/>
            </w:pPr>
            <w:r w:rsidRPr="001C0ACA">
              <w:t>(MHz)</w:t>
            </w:r>
          </w:p>
          <w:p w14:paraId="5F842830" w14:textId="77777777" w:rsidR="00040171" w:rsidRPr="001C0ACA" w:rsidRDefault="00040171" w:rsidP="004F5911">
            <w:pPr>
              <w:pStyle w:val="TAH"/>
            </w:pPr>
          </w:p>
        </w:tc>
        <w:tc>
          <w:tcPr>
            <w:tcW w:w="5667" w:type="dxa"/>
            <w:gridSpan w:val="3"/>
          </w:tcPr>
          <w:p w14:paraId="6C06A94E" w14:textId="77777777" w:rsidR="00040171" w:rsidRPr="001C0ACA" w:rsidRDefault="00040171" w:rsidP="004F5911">
            <w:pPr>
              <w:pStyle w:val="TAH"/>
            </w:pPr>
            <w:r>
              <w:t>Region</w:t>
            </w:r>
          </w:p>
        </w:tc>
      </w:tr>
      <w:tr w:rsidR="00040171" w14:paraId="7B06631A" w14:textId="77777777" w:rsidTr="004F5911">
        <w:tc>
          <w:tcPr>
            <w:tcW w:w="1364" w:type="dxa"/>
            <w:vMerge/>
          </w:tcPr>
          <w:p w14:paraId="6B903679" w14:textId="77777777" w:rsidR="00040171" w:rsidRPr="001C0ACA" w:rsidRDefault="00040171" w:rsidP="004F5911">
            <w:pPr>
              <w:pStyle w:val="TAH"/>
            </w:pPr>
          </w:p>
        </w:tc>
        <w:tc>
          <w:tcPr>
            <w:tcW w:w="2038" w:type="dxa"/>
            <w:vMerge/>
          </w:tcPr>
          <w:p w14:paraId="1686AF9A" w14:textId="77777777" w:rsidR="00040171" w:rsidRPr="001C0ACA" w:rsidRDefault="00040171" w:rsidP="004F5911">
            <w:pPr>
              <w:pStyle w:val="TAH"/>
            </w:pPr>
          </w:p>
        </w:tc>
        <w:tc>
          <w:tcPr>
            <w:tcW w:w="1814" w:type="dxa"/>
          </w:tcPr>
          <w:p w14:paraId="480B734C" w14:textId="77777777" w:rsidR="00040171" w:rsidRPr="001C0ACA" w:rsidRDefault="00040171" w:rsidP="004F5911">
            <w:pPr>
              <w:pStyle w:val="TAH"/>
            </w:pPr>
            <w:proofErr w:type="spellStart"/>
            <w:r w:rsidRPr="001C0ACA">
              <w:t>RBend</w:t>
            </w:r>
            <w:proofErr w:type="spellEnd"/>
            <w:r w:rsidRPr="001C0ACA">
              <w:t>*12*SCS</w:t>
            </w:r>
          </w:p>
        </w:tc>
        <w:tc>
          <w:tcPr>
            <w:tcW w:w="1926" w:type="dxa"/>
          </w:tcPr>
          <w:p w14:paraId="7A5307F7" w14:textId="77777777" w:rsidR="00040171" w:rsidRPr="001C0ACA" w:rsidRDefault="00040171" w:rsidP="004F5911">
            <w:pPr>
              <w:pStyle w:val="TAH"/>
            </w:pPr>
            <w:r w:rsidRPr="001C0ACA">
              <w:t>LCRB*12*SCS</w:t>
            </w:r>
          </w:p>
        </w:tc>
        <w:tc>
          <w:tcPr>
            <w:tcW w:w="1927" w:type="dxa"/>
          </w:tcPr>
          <w:p w14:paraId="5E659B5F" w14:textId="77777777" w:rsidR="00040171" w:rsidRPr="001C0ACA" w:rsidRDefault="00040171" w:rsidP="004F5911">
            <w:pPr>
              <w:pStyle w:val="TAH"/>
            </w:pPr>
            <w:r w:rsidRPr="001C0ACA">
              <w:t>A-MPR</w:t>
            </w:r>
          </w:p>
        </w:tc>
      </w:tr>
      <w:tr w:rsidR="00040171" w14:paraId="551F8966" w14:textId="77777777" w:rsidTr="004F5911">
        <w:trPr>
          <w:trHeight w:val="219"/>
        </w:trPr>
        <w:tc>
          <w:tcPr>
            <w:tcW w:w="1364" w:type="dxa"/>
            <w:vMerge w:val="restart"/>
          </w:tcPr>
          <w:p w14:paraId="3F14C33F" w14:textId="77777777" w:rsidR="00040171" w:rsidRPr="001C0ACA" w:rsidRDefault="00040171" w:rsidP="004F5911">
            <w:pPr>
              <w:pStyle w:val="TAC"/>
            </w:pPr>
            <w:r w:rsidRPr="001C0ACA">
              <w:t>3MHz</w:t>
            </w:r>
          </w:p>
        </w:tc>
        <w:tc>
          <w:tcPr>
            <w:tcW w:w="2038" w:type="dxa"/>
            <w:vMerge w:val="restart"/>
          </w:tcPr>
          <w:p w14:paraId="1A9329D2" w14:textId="77777777" w:rsidR="00040171" w:rsidRPr="001C0ACA" w:rsidRDefault="00040171" w:rsidP="004F5911">
            <w:pPr>
              <w:pStyle w:val="TAC"/>
            </w:pPr>
            <w:r w:rsidRPr="001C0ACA">
              <w:t>2002 &lt; fc &lt;= 2003.5</w:t>
            </w:r>
          </w:p>
        </w:tc>
        <w:tc>
          <w:tcPr>
            <w:tcW w:w="1814" w:type="dxa"/>
          </w:tcPr>
          <w:p w14:paraId="1AB82047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1926" w:type="dxa"/>
          </w:tcPr>
          <w:p w14:paraId="24BB061B" w14:textId="77777777" w:rsidR="00040171" w:rsidRPr="001C0ACA" w:rsidRDefault="00040171" w:rsidP="004F5911">
            <w:pPr>
              <w:pStyle w:val="TAC"/>
            </w:pPr>
            <w:r w:rsidRPr="001C0ACA">
              <w:t>&gt;</w:t>
            </w:r>
            <w:r>
              <w:t xml:space="preserve"> </w:t>
            </w:r>
            <w:r w:rsidRPr="001C0ACA">
              <w:t>1.08</w:t>
            </w:r>
          </w:p>
        </w:tc>
        <w:tc>
          <w:tcPr>
            <w:tcW w:w="1927" w:type="dxa"/>
          </w:tcPr>
          <w:p w14:paraId="35E60A22" w14:textId="77777777" w:rsidR="00040171" w:rsidRPr="001C0ACA" w:rsidRDefault="00040171" w:rsidP="004F5911">
            <w:pPr>
              <w:pStyle w:val="TAC"/>
            </w:pPr>
            <w:r>
              <w:t>A1</w:t>
            </w:r>
          </w:p>
        </w:tc>
      </w:tr>
      <w:tr w:rsidR="00040171" w14:paraId="4CF12F7F" w14:textId="77777777" w:rsidTr="004F5911">
        <w:trPr>
          <w:trHeight w:val="279"/>
        </w:trPr>
        <w:tc>
          <w:tcPr>
            <w:tcW w:w="1364" w:type="dxa"/>
            <w:vMerge/>
          </w:tcPr>
          <w:p w14:paraId="35E70019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2038" w:type="dxa"/>
            <w:vMerge/>
          </w:tcPr>
          <w:p w14:paraId="79FB8416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1814" w:type="dxa"/>
          </w:tcPr>
          <w:p w14:paraId="41074B5C" w14:textId="77777777" w:rsidR="00040171" w:rsidRPr="001C0ACA" w:rsidRDefault="00040171" w:rsidP="004F5911">
            <w:pPr>
              <w:pStyle w:val="TAC"/>
            </w:pPr>
            <w:r w:rsidRPr="001C0ACA">
              <w:t>&gt;= 2.52</w:t>
            </w:r>
          </w:p>
        </w:tc>
        <w:tc>
          <w:tcPr>
            <w:tcW w:w="1926" w:type="dxa"/>
          </w:tcPr>
          <w:p w14:paraId="4FE2DC91" w14:textId="77777777" w:rsidR="00040171" w:rsidRDefault="00040171" w:rsidP="004F5911">
            <w:pPr>
              <w:pStyle w:val="TAC"/>
            </w:pPr>
            <w:r>
              <w:t>&lt;= 1.08</w:t>
            </w:r>
          </w:p>
          <w:p w14:paraId="4D347FD7" w14:textId="77777777" w:rsidR="00040171" w:rsidRPr="001C0ACA" w:rsidRDefault="00040171" w:rsidP="004F5911">
            <w:pPr>
              <w:pStyle w:val="TAC"/>
            </w:pPr>
            <w:r>
              <w:t>&gt; 0.72</w:t>
            </w:r>
          </w:p>
        </w:tc>
        <w:tc>
          <w:tcPr>
            <w:tcW w:w="1927" w:type="dxa"/>
          </w:tcPr>
          <w:p w14:paraId="72193AC9" w14:textId="77777777" w:rsidR="00040171" w:rsidRPr="001C0ACA" w:rsidRDefault="00040171" w:rsidP="004F5911">
            <w:pPr>
              <w:pStyle w:val="TAC"/>
            </w:pPr>
            <w:r>
              <w:t>A2</w:t>
            </w:r>
          </w:p>
        </w:tc>
      </w:tr>
      <w:tr w:rsidR="00040171" w14:paraId="171EE356" w14:textId="77777777" w:rsidTr="004F5911">
        <w:tc>
          <w:tcPr>
            <w:tcW w:w="1364" w:type="dxa"/>
            <w:vMerge/>
          </w:tcPr>
          <w:p w14:paraId="5BB80C5A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2038" w:type="dxa"/>
          </w:tcPr>
          <w:p w14:paraId="3EBEC425" w14:textId="37BE011C" w:rsidR="00040171" w:rsidRPr="001C0ACA" w:rsidRDefault="00040171" w:rsidP="004F5911">
            <w:pPr>
              <w:pStyle w:val="TAC"/>
            </w:pPr>
            <w:r w:rsidRPr="001C0ACA">
              <w:t>1999</w:t>
            </w:r>
            <w:r>
              <w:t xml:space="preserve"> </w:t>
            </w:r>
            <w:r w:rsidRPr="001C0ACA">
              <w:t>&lt; fc &lt;= 2002</w:t>
            </w:r>
          </w:p>
        </w:tc>
        <w:tc>
          <w:tcPr>
            <w:tcW w:w="1814" w:type="dxa"/>
          </w:tcPr>
          <w:p w14:paraId="3777850D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1926" w:type="dxa"/>
          </w:tcPr>
          <w:p w14:paraId="7F3813BE" w14:textId="77777777" w:rsidR="00040171" w:rsidRPr="001C0ACA" w:rsidRDefault="00040171" w:rsidP="004F5911">
            <w:pPr>
              <w:pStyle w:val="TAC"/>
            </w:pPr>
            <w:r w:rsidRPr="001C0ACA">
              <w:t>&gt;=</w:t>
            </w:r>
            <w:r>
              <w:t xml:space="preserve"> </w:t>
            </w:r>
            <w:r w:rsidRPr="001C0ACA">
              <w:t>1.44</w:t>
            </w:r>
          </w:p>
        </w:tc>
        <w:tc>
          <w:tcPr>
            <w:tcW w:w="1927" w:type="dxa"/>
          </w:tcPr>
          <w:p w14:paraId="255A5FEE" w14:textId="77777777" w:rsidR="00040171" w:rsidRPr="001C0ACA" w:rsidRDefault="00040171" w:rsidP="004F5911">
            <w:pPr>
              <w:pStyle w:val="TAC"/>
            </w:pPr>
            <w:r>
              <w:t>A3</w:t>
            </w:r>
          </w:p>
        </w:tc>
      </w:tr>
      <w:tr w:rsidR="00040171" w14:paraId="61EEE858" w14:textId="77777777" w:rsidTr="004F5911">
        <w:tc>
          <w:tcPr>
            <w:tcW w:w="1364" w:type="dxa"/>
            <w:vMerge/>
          </w:tcPr>
          <w:p w14:paraId="7F1EB885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2038" w:type="dxa"/>
          </w:tcPr>
          <w:p w14:paraId="5899C518" w14:textId="77777777" w:rsidR="00040171" w:rsidRPr="001C0ACA" w:rsidRDefault="00040171" w:rsidP="004F5911">
            <w:pPr>
              <w:pStyle w:val="TAC"/>
            </w:pPr>
            <w:r w:rsidRPr="001C0ACA">
              <w:t>1997.5 &lt; fc &lt;= 1999</w:t>
            </w:r>
          </w:p>
        </w:tc>
        <w:tc>
          <w:tcPr>
            <w:tcW w:w="1814" w:type="dxa"/>
          </w:tcPr>
          <w:p w14:paraId="1E2B1073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1926" w:type="dxa"/>
          </w:tcPr>
          <w:p w14:paraId="7522C060" w14:textId="77777777" w:rsidR="00040171" w:rsidRPr="001C0ACA" w:rsidRDefault="00040171" w:rsidP="004F5911">
            <w:pPr>
              <w:pStyle w:val="TAC"/>
            </w:pPr>
            <w:r w:rsidRPr="001C0ACA">
              <w:t>&gt;= 2.52</w:t>
            </w:r>
          </w:p>
        </w:tc>
        <w:tc>
          <w:tcPr>
            <w:tcW w:w="1927" w:type="dxa"/>
          </w:tcPr>
          <w:p w14:paraId="513B1058" w14:textId="77777777" w:rsidR="00040171" w:rsidRPr="001C0ACA" w:rsidRDefault="00040171" w:rsidP="004F5911">
            <w:pPr>
              <w:pStyle w:val="TAC"/>
            </w:pPr>
            <w:r>
              <w:t>A2</w:t>
            </w:r>
          </w:p>
        </w:tc>
      </w:tr>
    </w:tbl>
    <w:p w14:paraId="255452C9" w14:textId="77777777" w:rsidR="00040171" w:rsidRDefault="00040171" w:rsidP="00040171">
      <w:pPr>
        <w:rPr>
          <w:lang w:val="en-US"/>
        </w:rPr>
      </w:pPr>
    </w:p>
    <w:p w14:paraId="2EF8A231" w14:textId="4809ECDE" w:rsidR="00040171" w:rsidRPr="007229B8" w:rsidRDefault="00040171" w:rsidP="00040171">
      <w:pPr>
        <w:pStyle w:val="TH"/>
        <w:rPr>
          <w:lang w:val="en-US"/>
        </w:rPr>
      </w:pPr>
      <w:r>
        <w:rPr>
          <w:lang w:val="en-US"/>
        </w:rPr>
        <w:t>Table 2.4-2: A-MPR values for the band n256 3MHz channel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701"/>
        <w:gridCol w:w="1843"/>
        <w:gridCol w:w="1276"/>
        <w:gridCol w:w="1275"/>
        <w:gridCol w:w="1276"/>
      </w:tblGrid>
      <w:tr w:rsidR="00040171" w14:paraId="4BC78AFB" w14:textId="77777777" w:rsidTr="00464489">
        <w:tc>
          <w:tcPr>
            <w:tcW w:w="1701" w:type="dxa"/>
          </w:tcPr>
          <w:p w14:paraId="1372FBFC" w14:textId="77777777" w:rsidR="00040171" w:rsidRPr="00B876F7" w:rsidRDefault="00040171" w:rsidP="004F5911">
            <w:pPr>
              <w:pStyle w:val="TAH"/>
            </w:pPr>
          </w:p>
        </w:tc>
        <w:tc>
          <w:tcPr>
            <w:tcW w:w="1843" w:type="dxa"/>
          </w:tcPr>
          <w:p w14:paraId="3D399F48" w14:textId="77777777" w:rsidR="00040171" w:rsidRPr="00B876F7" w:rsidRDefault="00040171" w:rsidP="004F5911">
            <w:pPr>
              <w:pStyle w:val="TAH"/>
            </w:pPr>
            <w:r>
              <w:t>Modulation</w:t>
            </w:r>
          </w:p>
        </w:tc>
        <w:tc>
          <w:tcPr>
            <w:tcW w:w="1276" w:type="dxa"/>
          </w:tcPr>
          <w:p w14:paraId="66A0517D" w14:textId="77777777" w:rsidR="00040171" w:rsidRPr="00B876F7" w:rsidRDefault="00040171" w:rsidP="004F5911">
            <w:pPr>
              <w:pStyle w:val="TAH"/>
            </w:pPr>
            <w:r>
              <w:t>A1</w:t>
            </w:r>
          </w:p>
        </w:tc>
        <w:tc>
          <w:tcPr>
            <w:tcW w:w="1275" w:type="dxa"/>
          </w:tcPr>
          <w:p w14:paraId="2F631B6D" w14:textId="77777777" w:rsidR="00040171" w:rsidRPr="00B876F7" w:rsidRDefault="00040171" w:rsidP="004F5911">
            <w:pPr>
              <w:pStyle w:val="TAH"/>
            </w:pPr>
            <w:r>
              <w:t>A2</w:t>
            </w:r>
          </w:p>
        </w:tc>
        <w:tc>
          <w:tcPr>
            <w:tcW w:w="1276" w:type="dxa"/>
          </w:tcPr>
          <w:p w14:paraId="081FF779" w14:textId="77777777" w:rsidR="00040171" w:rsidRPr="00B876F7" w:rsidRDefault="00040171" w:rsidP="004F5911">
            <w:pPr>
              <w:pStyle w:val="TAH"/>
            </w:pPr>
            <w:r>
              <w:t>A3</w:t>
            </w:r>
          </w:p>
        </w:tc>
      </w:tr>
      <w:tr w:rsidR="00040171" w14:paraId="50C6C926" w14:textId="77777777" w:rsidTr="00464489">
        <w:tc>
          <w:tcPr>
            <w:tcW w:w="1701" w:type="dxa"/>
            <w:vMerge w:val="restart"/>
          </w:tcPr>
          <w:p w14:paraId="412B90EE" w14:textId="77777777" w:rsidR="00040171" w:rsidRDefault="00040171" w:rsidP="004F5911">
            <w:pPr>
              <w:pStyle w:val="TAC"/>
            </w:pPr>
            <w:r>
              <w:t>DFT-s-OFDM</w:t>
            </w:r>
          </w:p>
        </w:tc>
        <w:tc>
          <w:tcPr>
            <w:tcW w:w="1843" w:type="dxa"/>
          </w:tcPr>
          <w:p w14:paraId="3F63DAD2" w14:textId="77777777" w:rsidR="00040171" w:rsidRDefault="00040171" w:rsidP="004F5911">
            <w:pPr>
              <w:pStyle w:val="TAC"/>
            </w:pPr>
            <w:r>
              <w:t>Pi/2 BPSK</w:t>
            </w:r>
          </w:p>
        </w:tc>
        <w:tc>
          <w:tcPr>
            <w:tcW w:w="1276" w:type="dxa"/>
          </w:tcPr>
          <w:p w14:paraId="74CE7464" w14:textId="77777777" w:rsidR="00040171" w:rsidRDefault="00040171" w:rsidP="004F5911">
            <w:pPr>
              <w:pStyle w:val="TAC"/>
            </w:pPr>
            <w:r>
              <w:t>6.0</w:t>
            </w:r>
          </w:p>
        </w:tc>
        <w:tc>
          <w:tcPr>
            <w:tcW w:w="1275" w:type="dxa"/>
          </w:tcPr>
          <w:p w14:paraId="2F5412D2" w14:textId="77777777" w:rsidR="00040171" w:rsidRDefault="00040171" w:rsidP="004F5911">
            <w:pPr>
              <w:pStyle w:val="TAC"/>
            </w:pPr>
            <w:r>
              <w:t>1.0</w:t>
            </w:r>
          </w:p>
        </w:tc>
        <w:tc>
          <w:tcPr>
            <w:tcW w:w="1276" w:type="dxa"/>
          </w:tcPr>
          <w:p w14:paraId="4762CABF" w14:textId="77777777" w:rsidR="00040171" w:rsidRDefault="00040171" w:rsidP="004F5911">
            <w:pPr>
              <w:pStyle w:val="TAC"/>
            </w:pPr>
            <w:r>
              <w:t>3.5</w:t>
            </w:r>
          </w:p>
        </w:tc>
      </w:tr>
      <w:tr w:rsidR="00040171" w14:paraId="073EC5CC" w14:textId="77777777" w:rsidTr="00464489">
        <w:tc>
          <w:tcPr>
            <w:tcW w:w="1701" w:type="dxa"/>
            <w:vMerge/>
          </w:tcPr>
          <w:p w14:paraId="751FA133" w14:textId="77777777" w:rsidR="00040171" w:rsidRDefault="00040171" w:rsidP="004F5911">
            <w:pPr>
              <w:pStyle w:val="TAC"/>
            </w:pPr>
          </w:p>
        </w:tc>
        <w:tc>
          <w:tcPr>
            <w:tcW w:w="1843" w:type="dxa"/>
          </w:tcPr>
          <w:p w14:paraId="59781F08" w14:textId="77777777" w:rsidR="00040171" w:rsidRDefault="00040171" w:rsidP="004F5911">
            <w:pPr>
              <w:pStyle w:val="TAC"/>
            </w:pPr>
            <w:r>
              <w:t>QPSK</w:t>
            </w:r>
          </w:p>
        </w:tc>
        <w:tc>
          <w:tcPr>
            <w:tcW w:w="1276" w:type="dxa"/>
          </w:tcPr>
          <w:p w14:paraId="704B5955" w14:textId="77777777" w:rsidR="00040171" w:rsidRDefault="00040171" w:rsidP="004F5911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15AF1382" w14:textId="77777777" w:rsidR="00040171" w:rsidRDefault="00040171" w:rsidP="004F5911">
            <w:pPr>
              <w:pStyle w:val="TAC"/>
            </w:pPr>
            <w:r>
              <w:t>1.5</w:t>
            </w:r>
          </w:p>
        </w:tc>
        <w:tc>
          <w:tcPr>
            <w:tcW w:w="1276" w:type="dxa"/>
          </w:tcPr>
          <w:p w14:paraId="788C1EFE" w14:textId="77777777" w:rsidR="00040171" w:rsidRDefault="00040171" w:rsidP="004F5911">
            <w:pPr>
              <w:pStyle w:val="TAC"/>
            </w:pPr>
            <w:r>
              <w:t>4.0</w:t>
            </w:r>
          </w:p>
        </w:tc>
      </w:tr>
      <w:tr w:rsidR="00040171" w14:paraId="75BA325C" w14:textId="77777777" w:rsidTr="00464489">
        <w:tc>
          <w:tcPr>
            <w:tcW w:w="1701" w:type="dxa"/>
            <w:vMerge/>
          </w:tcPr>
          <w:p w14:paraId="0E36E101" w14:textId="77777777" w:rsidR="00040171" w:rsidRDefault="00040171" w:rsidP="004F5911">
            <w:pPr>
              <w:pStyle w:val="TAC"/>
            </w:pPr>
          </w:p>
        </w:tc>
        <w:tc>
          <w:tcPr>
            <w:tcW w:w="1843" w:type="dxa"/>
          </w:tcPr>
          <w:p w14:paraId="6A62982F" w14:textId="77777777" w:rsidR="00040171" w:rsidRDefault="00040171" w:rsidP="004F5911">
            <w:pPr>
              <w:pStyle w:val="TAC"/>
            </w:pPr>
            <w:r>
              <w:t>16QAM</w:t>
            </w:r>
          </w:p>
        </w:tc>
        <w:tc>
          <w:tcPr>
            <w:tcW w:w="1276" w:type="dxa"/>
          </w:tcPr>
          <w:p w14:paraId="63754573" w14:textId="77777777" w:rsidR="00040171" w:rsidRDefault="00040171" w:rsidP="004F5911">
            <w:pPr>
              <w:pStyle w:val="TAC"/>
            </w:pPr>
            <w:r>
              <w:t>7.0</w:t>
            </w:r>
          </w:p>
        </w:tc>
        <w:tc>
          <w:tcPr>
            <w:tcW w:w="1275" w:type="dxa"/>
          </w:tcPr>
          <w:p w14:paraId="24F628B7" w14:textId="77777777" w:rsidR="00040171" w:rsidRDefault="00040171" w:rsidP="004F5911">
            <w:pPr>
              <w:pStyle w:val="TAC"/>
            </w:pPr>
          </w:p>
        </w:tc>
        <w:tc>
          <w:tcPr>
            <w:tcW w:w="1276" w:type="dxa"/>
          </w:tcPr>
          <w:p w14:paraId="1284C974" w14:textId="77777777" w:rsidR="00040171" w:rsidRDefault="00040171" w:rsidP="004F5911">
            <w:pPr>
              <w:pStyle w:val="TAC"/>
            </w:pPr>
            <w:r>
              <w:t>4.5</w:t>
            </w:r>
          </w:p>
        </w:tc>
      </w:tr>
      <w:tr w:rsidR="00040171" w14:paraId="129948F9" w14:textId="77777777" w:rsidTr="00464489">
        <w:tc>
          <w:tcPr>
            <w:tcW w:w="1701" w:type="dxa"/>
            <w:vMerge/>
          </w:tcPr>
          <w:p w14:paraId="032AF607" w14:textId="77777777" w:rsidR="00040171" w:rsidRDefault="00040171" w:rsidP="004F5911">
            <w:pPr>
              <w:pStyle w:val="TAC"/>
            </w:pPr>
          </w:p>
        </w:tc>
        <w:tc>
          <w:tcPr>
            <w:tcW w:w="1843" w:type="dxa"/>
          </w:tcPr>
          <w:p w14:paraId="222D0EBC" w14:textId="77777777" w:rsidR="00040171" w:rsidRDefault="00040171" w:rsidP="004F5911">
            <w:pPr>
              <w:pStyle w:val="TAC"/>
            </w:pPr>
            <w:r>
              <w:t>64QAM</w:t>
            </w:r>
          </w:p>
        </w:tc>
        <w:tc>
          <w:tcPr>
            <w:tcW w:w="1276" w:type="dxa"/>
          </w:tcPr>
          <w:p w14:paraId="359B11E0" w14:textId="77777777" w:rsidR="00040171" w:rsidRDefault="00040171" w:rsidP="004F5911">
            <w:pPr>
              <w:pStyle w:val="TAC"/>
            </w:pPr>
            <w:r>
              <w:t>7.0</w:t>
            </w:r>
          </w:p>
        </w:tc>
        <w:tc>
          <w:tcPr>
            <w:tcW w:w="1275" w:type="dxa"/>
          </w:tcPr>
          <w:p w14:paraId="1909851C" w14:textId="77777777" w:rsidR="00040171" w:rsidRDefault="00040171" w:rsidP="004F5911">
            <w:pPr>
              <w:pStyle w:val="TAC"/>
            </w:pPr>
          </w:p>
        </w:tc>
        <w:tc>
          <w:tcPr>
            <w:tcW w:w="1276" w:type="dxa"/>
          </w:tcPr>
          <w:p w14:paraId="1D4448A2" w14:textId="77777777" w:rsidR="00040171" w:rsidRDefault="00040171" w:rsidP="004F5911">
            <w:pPr>
              <w:pStyle w:val="TAC"/>
            </w:pPr>
            <w:r>
              <w:t>4.5</w:t>
            </w:r>
          </w:p>
        </w:tc>
      </w:tr>
      <w:tr w:rsidR="00040171" w14:paraId="629145D4" w14:textId="77777777" w:rsidTr="00464489">
        <w:tc>
          <w:tcPr>
            <w:tcW w:w="1701" w:type="dxa"/>
            <w:vMerge/>
          </w:tcPr>
          <w:p w14:paraId="1D912D82" w14:textId="77777777" w:rsidR="00040171" w:rsidRDefault="00040171" w:rsidP="004F5911">
            <w:pPr>
              <w:pStyle w:val="TAC"/>
            </w:pPr>
          </w:p>
        </w:tc>
        <w:tc>
          <w:tcPr>
            <w:tcW w:w="1843" w:type="dxa"/>
          </w:tcPr>
          <w:p w14:paraId="658B9EC7" w14:textId="77777777" w:rsidR="00040171" w:rsidRDefault="00040171" w:rsidP="004F5911">
            <w:pPr>
              <w:pStyle w:val="TAC"/>
            </w:pPr>
            <w:r>
              <w:t>256QAM</w:t>
            </w:r>
          </w:p>
        </w:tc>
        <w:tc>
          <w:tcPr>
            <w:tcW w:w="1276" w:type="dxa"/>
          </w:tcPr>
          <w:p w14:paraId="38572E3B" w14:textId="77777777" w:rsidR="00040171" w:rsidRDefault="00040171" w:rsidP="004F5911">
            <w:pPr>
              <w:pStyle w:val="TAC"/>
            </w:pPr>
            <w:r>
              <w:t>7.0</w:t>
            </w:r>
          </w:p>
        </w:tc>
        <w:tc>
          <w:tcPr>
            <w:tcW w:w="1275" w:type="dxa"/>
          </w:tcPr>
          <w:p w14:paraId="03956388" w14:textId="77777777" w:rsidR="00040171" w:rsidRDefault="00040171" w:rsidP="004F5911">
            <w:pPr>
              <w:pStyle w:val="TAC"/>
            </w:pPr>
          </w:p>
        </w:tc>
        <w:tc>
          <w:tcPr>
            <w:tcW w:w="1276" w:type="dxa"/>
          </w:tcPr>
          <w:p w14:paraId="15180092" w14:textId="77777777" w:rsidR="00040171" w:rsidRDefault="00040171" w:rsidP="004F5911">
            <w:pPr>
              <w:pStyle w:val="TAC"/>
            </w:pPr>
            <w:r>
              <w:t>4.5</w:t>
            </w:r>
          </w:p>
        </w:tc>
      </w:tr>
      <w:tr w:rsidR="00040171" w14:paraId="597D961C" w14:textId="77777777" w:rsidTr="00464489">
        <w:tc>
          <w:tcPr>
            <w:tcW w:w="1701" w:type="dxa"/>
            <w:vMerge w:val="restart"/>
          </w:tcPr>
          <w:p w14:paraId="7A30B865" w14:textId="77777777" w:rsidR="00040171" w:rsidRDefault="00040171" w:rsidP="004F5911">
            <w:pPr>
              <w:pStyle w:val="TAC"/>
            </w:pPr>
            <w:r>
              <w:t>CP-OFDM</w:t>
            </w:r>
          </w:p>
        </w:tc>
        <w:tc>
          <w:tcPr>
            <w:tcW w:w="1843" w:type="dxa"/>
          </w:tcPr>
          <w:p w14:paraId="3A1EE77D" w14:textId="77777777" w:rsidR="00040171" w:rsidRDefault="00040171" w:rsidP="004F5911">
            <w:pPr>
              <w:pStyle w:val="TAC"/>
            </w:pPr>
            <w:r>
              <w:t>QPSK</w:t>
            </w:r>
          </w:p>
        </w:tc>
        <w:tc>
          <w:tcPr>
            <w:tcW w:w="1276" w:type="dxa"/>
          </w:tcPr>
          <w:p w14:paraId="4EA3765C" w14:textId="77777777" w:rsidR="00040171" w:rsidRDefault="00040171" w:rsidP="004F5911">
            <w:pPr>
              <w:pStyle w:val="TAC"/>
            </w:pPr>
            <w:r>
              <w:t>9.0</w:t>
            </w:r>
          </w:p>
        </w:tc>
        <w:tc>
          <w:tcPr>
            <w:tcW w:w="1275" w:type="dxa"/>
          </w:tcPr>
          <w:p w14:paraId="700079FE" w14:textId="77777777" w:rsidR="00040171" w:rsidRDefault="00040171" w:rsidP="004F5911">
            <w:pPr>
              <w:pStyle w:val="TAC"/>
            </w:pPr>
          </w:p>
        </w:tc>
        <w:tc>
          <w:tcPr>
            <w:tcW w:w="1276" w:type="dxa"/>
          </w:tcPr>
          <w:p w14:paraId="5D54E58E" w14:textId="77777777" w:rsidR="00040171" w:rsidRDefault="00040171" w:rsidP="004F5911">
            <w:pPr>
              <w:pStyle w:val="TAC"/>
            </w:pPr>
            <w:r>
              <w:t>6.5</w:t>
            </w:r>
          </w:p>
        </w:tc>
      </w:tr>
      <w:tr w:rsidR="00040171" w14:paraId="2A3B1485" w14:textId="77777777" w:rsidTr="00464489">
        <w:tc>
          <w:tcPr>
            <w:tcW w:w="1701" w:type="dxa"/>
            <w:vMerge/>
          </w:tcPr>
          <w:p w14:paraId="41F49A7F" w14:textId="77777777" w:rsidR="00040171" w:rsidRDefault="00040171" w:rsidP="004F5911">
            <w:pPr>
              <w:pStyle w:val="TAC"/>
            </w:pPr>
          </w:p>
        </w:tc>
        <w:tc>
          <w:tcPr>
            <w:tcW w:w="1843" w:type="dxa"/>
          </w:tcPr>
          <w:p w14:paraId="5FD7CA4F" w14:textId="77777777" w:rsidR="00040171" w:rsidRDefault="00040171" w:rsidP="004F5911">
            <w:pPr>
              <w:pStyle w:val="TAC"/>
            </w:pPr>
            <w:r>
              <w:t>16QAM</w:t>
            </w:r>
          </w:p>
        </w:tc>
        <w:tc>
          <w:tcPr>
            <w:tcW w:w="1276" w:type="dxa"/>
          </w:tcPr>
          <w:p w14:paraId="7479202C" w14:textId="77777777" w:rsidR="00040171" w:rsidRDefault="00040171" w:rsidP="004F5911">
            <w:pPr>
              <w:pStyle w:val="TAC"/>
            </w:pPr>
            <w:r>
              <w:t>9.0</w:t>
            </w:r>
          </w:p>
        </w:tc>
        <w:tc>
          <w:tcPr>
            <w:tcW w:w="1275" w:type="dxa"/>
          </w:tcPr>
          <w:p w14:paraId="65D43244" w14:textId="77777777" w:rsidR="00040171" w:rsidRDefault="00040171" w:rsidP="004F5911">
            <w:pPr>
              <w:pStyle w:val="TAC"/>
            </w:pPr>
          </w:p>
        </w:tc>
        <w:tc>
          <w:tcPr>
            <w:tcW w:w="1276" w:type="dxa"/>
          </w:tcPr>
          <w:p w14:paraId="18994554" w14:textId="77777777" w:rsidR="00040171" w:rsidRDefault="00040171" w:rsidP="004F5911">
            <w:pPr>
              <w:pStyle w:val="TAC"/>
            </w:pPr>
            <w:r>
              <w:t>6.5</w:t>
            </w:r>
          </w:p>
        </w:tc>
      </w:tr>
      <w:tr w:rsidR="00040171" w14:paraId="27633B41" w14:textId="77777777" w:rsidTr="00464489">
        <w:tc>
          <w:tcPr>
            <w:tcW w:w="1701" w:type="dxa"/>
            <w:vMerge/>
          </w:tcPr>
          <w:p w14:paraId="378F07BC" w14:textId="77777777" w:rsidR="00040171" w:rsidRDefault="00040171" w:rsidP="004F5911">
            <w:pPr>
              <w:pStyle w:val="TAC"/>
            </w:pPr>
          </w:p>
        </w:tc>
        <w:tc>
          <w:tcPr>
            <w:tcW w:w="1843" w:type="dxa"/>
          </w:tcPr>
          <w:p w14:paraId="052893D6" w14:textId="77777777" w:rsidR="00040171" w:rsidRDefault="00040171" w:rsidP="004F5911">
            <w:pPr>
              <w:pStyle w:val="TAC"/>
            </w:pPr>
            <w:r>
              <w:t>64QAM</w:t>
            </w:r>
          </w:p>
        </w:tc>
        <w:tc>
          <w:tcPr>
            <w:tcW w:w="1276" w:type="dxa"/>
          </w:tcPr>
          <w:p w14:paraId="00BC38BC" w14:textId="77777777" w:rsidR="00040171" w:rsidRDefault="00040171" w:rsidP="004F5911">
            <w:pPr>
              <w:pStyle w:val="TAC"/>
            </w:pPr>
            <w:r>
              <w:t>9.0</w:t>
            </w:r>
          </w:p>
        </w:tc>
        <w:tc>
          <w:tcPr>
            <w:tcW w:w="1275" w:type="dxa"/>
          </w:tcPr>
          <w:p w14:paraId="4FD93C6B" w14:textId="77777777" w:rsidR="00040171" w:rsidRDefault="00040171" w:rsidP="004F5911">
            <w:pPr>
              <w:pStyle w:val="TAC"/>
            </w:pPr>
          </w:p>
        </w:tc>
        <w:tc>
          <w:tcPr>
            <w:tcW w:w="1276" w:type="dxa"/>
          </w:tcPr>
          <w:p w14:paraId="5BEFB095" w14:textId="77777777" w:rsidR="00040171" w:rsidRDefault="00040171" w:rsidP="004F5911">
            <w:pPr>
              <w:pStyle w:val="TAC"/>
            </w:pPr>
            <w:r>
              <w:t>6.5</w:t>
            </w:r>
          </w:p>
        </w:tc>
      </w:tr>
      <w:tr w:rsidR="00040171" w14:paraId="707A4C41" w14:textId="77777777" w:rsidTr="00464489">
        <w:tc>
          <w:tcPr>
            <w:tcW w:w="1701" w:type="dxa"/>
            <w:vMerge/>
          </w:tcPr>
          <w:p w14:paraId="24E4F37F" w14:textId="77777777" w:rsidR="00040171" w:rsidRDefault="00040171" w:rsidP="004F5911">
            <w:pPr>
              <w:pStyle w:val="TAC"/>
            </w:pPr>
          </w:p>
        </w:tc>
        <w:tc>
          <w:tcPr>
            <w:tcW w:w="1843" w:type="dxa"/>
          </w:tcPr>
          <w:p w14:paraId="7E5E2287" w14:textId="77777777" w:rsidR="00040171" w:rsidRDefault="00040171" w:rsidP="004F5911">
            <w:pPr>
              <w:pStyle w:val="TAC"/>
            </w:pPr>
            <w:r>
              <w:t>256QAM</w:t>
            </w:r>
          </w:p>
        </w:tc>
        <w:tc>
          <w:tcPr>
            <w:tcW w:w="1276" w:type="dxa"/>
          </w:tcPr>
          <w:p w14:paraId="7C5F9B9C" w14:textId="77777777" w:rsidR="00040171" w:rsidRDefault="00040171" w:rsidP="004F5911">
            <w:pPr>
              <w:pStyle w:val="TAC"/>
            </w:pPr>
            <w:r>
              <w:t>9.0</w:t>
            </w:r>
          </w:p>
        </w:tc>
        <w:tc>
          <w:tcPr>
            <w:tcW w:w="1275" w:type="dxa"/>
          </w:tcPr>
          <w:p w14:paraId="7AE1B890" w14:textId="77777777" w:rsidR="00040171" w:rsidRDefault="00040171" w:rsidP="004F5911">
            <w:pPr>
              <w:pStyle w:val="TAC"/>
            </w:pPr>
          </w:p>
        </w:tc>
        <w:tc>
          <w:tcPr>
            <w:tcW w:w="1276" w:type="dxa"/>
          </w:tcPr>
          <w:p w14:paraId="4072671F" w14:textId="77777777" w:rsidR="00040171" w:rsidRDefault="00040171" w:rsidP="004F5911">
            <w:pPr>
              <w:pStyle w:val="TAC"/>
            </w:pPr>
            <w:r>
              <w:t>6.5</w:t>
            </w:r>
          </w:p>
        </w:tc>
      </w:tr>
    </w:tbl>
    <w:p w14:paraId="1ECC559F" w14:textId="77777777" w:rsidR="00040171" w:rsidRPr="000C3B06" w:rsidRDefault="00040171" w:rsidP="00040171">
      <w:pPr>
        <w:rPr>
          <w:lang w:val="en-US"/>
        </w:rPr>
      </w:pPr>
    </w:p>
    <w:p w14:paraId="2C839CFF" w14:textId="77777777" w:rsidR="001C0ACA" w:rsidRDefault="001C0ACA" w:rsidP="00F002A8">
      <w:pPr>
        <w:rPr>
          <w:lang w:val="en-US"/>
        </w:rPr>
      </w:pPr>
    </w:p>
    <w:p w14:paraId="0445B770" w14:textId="2527AEA1" w:rsidR="00AD0C9B" w:rsidRDefault="00AD0C9B" w:rsidP="00AD0C9B">
      <w:pPr>
        <w:pStyle w:val="Proposal"/>
      </w:pPr>
      <w:bookmarkStart w:id="1" w:name="_Toc189648648"/>
      <w:bookmarkStart w:id="2" w:name="_Toc189811242"/>
      <w:bookmarkStart w:id="3" w:name="_Toc189812863"/>
      <w:bookmarkStart w:id="4" w:name="_Toc189812927"/>
      <w:bookmarkStart w:id="5" w:name="_Toc189818912"/>
      <w:bookmarkStart w:id="6" w:name="_Toc189820672"/>
      <w:bookmarkStart w:id="7" w:name="_Toc192521919"/>
      <w:bookmarkStart w:id="8" w:name="_Toc192671833"/>
      <w:bookmarkStart w:id="9" w:name="_Toc192671916"/>
      <w:bookmarkStart w:id="10" w:name="_Toc192671931"/>
      <w:bookmarkStart w:id="11" w:name="_Toc192835560"/>
      <w:r>
        <w:t>Proposal:</w:t>
      </w:r>
      <w:r>
        <w:tab/>
      </w:r>
      <w:r w:rsidR="002402C9">
        <w:t>Define</w:t>
      </w:r>
      <w:r>
        <w:t xml:space="preserve"> A-MPR for </w:t>
      </w:r>
      <w:r w:rsidR="002402C9">
        <w:t xml:space="preserve">the 3MHz channels </w:t>
      </w:r>
      <w:bookmarkEnd w:id="1"/>
      <w:bookmarkEnd w:id="2"/>
      <w:bookmarkEnd w:id="3"/>
      <w:bookmarkEnd w:id="4"/>
      <w:bookmarkEnd w:id="5"/>
      <w:bookmarkEnd w:id="6"/>
      <w:bookmarkEnd w:id="7"/>
      <w:r w:rsidR="007B3953">
        <w:t xml:space="preserve">grouped around the following frequency ranges: </w:t>
      </w:r>
      <w:r w:rsidR="007B3953" w:rsidRPr="007B3953">
        <w:t>1997.5&lt;fc&lt;=1999</w:t>
      </w:r>
      <w:bookmarkEnd w:id="8"/>
      <w:r w:rsidR="001A61FD">
        <w:t xml:space="preserve"> (low A-MPR)</w:t>
      </w:r>
      <w:r w:rsidR="007B3953">
        <w:t xml:space="preserve">, </w:t>
      </w:r>
      <w:r w:rsidR="007B3953" w:rsidRPr="007B3953">
        <w:t>1999&lt;fc&lt;=2002</w:t>
      </w:r>
      <w:r w:rsidR="007B3953">
        <w:t xml:space="preserve"> </w:t>
      </w:r>
      <w:r w:rsidR="001A61FD">
        <w:t xml:space="preserve">(mid A-MPR) </w:t>
      </w:r>
      <w:r w:rsidR="007B3953">
        <w:t xml:space="preserve">and </w:t>
      </w:r>
      <w:r w:rsidR="007B3953" w:rsidRPr="007B3953">
        <w:t>2002&lt;fc&lt;= 2003.5</w:t>
      </w:r>
      <w:r w:rsidR="007B3953">
        <w:t xml:space="preserve"> </w:t>
      </w:r>
      <w:r w:rsidR="001A61FD">
        <w:t>(high A-MPR)</w:t>
      </w:r>
      <w:r w:rsidR="007B3953">
        <w:t>.</w:t>
      </w:r>
      <w:bookmarkEnd w:id="9"/>
      <w:bookmarkEnd w:id="10"/>
      <w:bookmarkEnd w:id="11"/>
    </w:p>
    <w:p w14:paraId="1CBDE432" w14:textId="77777777" w:rsidR="002402C9" w:rsidRDefault="002402C9" w:rsidP="00F002A8">
      <w:pPr>
        <w:rPr>
          <w:lang w:val="en-US"/>
        </w:rPr>
      </w:pPr>
    </w:p>
    <w:p w14:paraId="6F33BAED" w14:textId="77777777" w:rsidR="002C3946" w:rsidRDefault="002C3946" w:rsidP="00F002A8">
      <w:pPr>
        <w:rPr>
          <w:lang w:val="en-US"/>
        </w:rPr>
      </w:pPr>
    </w:p>
    <w:p w14:paraId="7228DD35" w14:textId="77777777" w:rsidR="002C3946" w:rsidRDefault="002C3946" w:rsidP="00F002A8">
      <w:pPr>
        <w:rPr>
          <w:lang w:val="en-US"/>
        </w:rPr>
      </w:pPr>
    </w:p>
    <w:p w14:paraId="3B09AB7E" w14:textId="77777777" w:rsidR="002C3946" w:rsidRDefault="002C3946" w:rsidP="00F002A8">
      <w:pPr>
        <w:rPr>
          <w:lang w:val="en-US"/>
        </w:rPr>
      </w:pPr>
    </w:p>
    <w:p w14:paraId="3FA51ACD" w14:textId="77777777" w:rsidR="002C3946" w:rsidRDefault="002C3946" w:rsidP="00F002A8">
      <w:pPr>
        <w:rPr>
          <w:lang w:val="en-US"/>
        </w:rPr>
      </w:pPr>
    </w:p>
    <w:p w14:paraId="3324917B" w14:textId="77777777" w:rsidR="002C3946" w:rsidRPr="00F002A8" w:rsidRDefault="002C3946" w:rsidP="00F002A8">
      <w:pPr>
        <w:rPr>
          <w:lang w:val="en-US"/>
        </w:rPr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lastRenderedPageBreak/>
        <w:t>3</w:t>
      </w:r>
      <w:r>
        <w:tab/>
        <w:t>Conclusions</w:t>
      </w:r>
    </w:p>
    <w:p w14:paraId="0AC877D2" w14:textId="07B71C34" w:rsidR="002D2630" w:rsidRDefault="00540C1F" w:rsidP="00EA4155">
      <w:pPr>
        <w:jc w:val="both"/>
      </w:pPr>
      <w:r>
        <w:t xml:space="preserve">In this discussion paper we have presented our </w:t>
      </w:r>
      <w:r w:rsidR="00B617E2">
        <w:t>further</w:t>
      </w:r>
      <w:r>
        <w:t xml:space="preserve"> results for the power back-off values for the 3MHz channel operating in the NTN band n25</w:t>
      </w:r>
      <w:r w:rsidR="00A1671A">
        <w:t>6</w:t>
      </w:r>
      <w:r>
        <w:t xml:space="preserve"> frequency range. As can be seen from the results, a smaller 3MHz channel needs </w:t>
      </w:r>
      <w:r w:rsidR="00B617E2">
        <w:t>lower</w:t>
      </w:r>
      <w:r>
        <w:t xml:space="preserve"> power back-off when compared to the 5MHz channel. </w:t>
      </w:r>
      <w:r w:rsidR="00A1671A">
        <w:t xml:space="preserve">Nevertheless, </w:t>
      </w:r>
      <w:r w:rsidR="00B617E2">
        <w:t>some of the</w:t>
      </w:r>
      <w:r w:rsidR="00A1671A">
        <w:t xml:space="preserve"> 3MHz channel </w:t>
      </w:r>
      <w:r w:rsidR="00B617E2">
        <w:t xml:space="preserve">allocations </w:t>
      </w:r>
      <w:r w:rsidR="00A1671A">
        <w:t xml:space="preserve">still needs </w:t>
      </w:r>
      <w:r w:rsidR="00B617E2">
        <w:t>A-MPR</w:t>
      </w:r>
      <w:r w:rsidR="00A1671A">
        <w:t xml:space="preserve"> when it </w:t>
      </w:r>
      <w:r w:rsidR="00B617E2">
        <w:t>is configured</w:t>
      </w:r>
      <w:r w:rsidR="00A1671A">
        <w:t xml:space="preserve"> at the upper edge of the band</w:t>
      </w:r>
      <w:r w:rsidR="00872DD1">
        <w:t xml:space="preserve">. </w:t>
      </w:r>
    </w:p>
    <w:p w14:paraId="74AA940B" w14:textId="77777777" w:rsidR="007B3953" w:rsidRDefault="007B3953" w:rsidP="00EA4155">
      <w:pPr>
        <w:jc w:val="both"/>
      </w:pPr>
    </w:p>
    <w:p w14:paraId="670CC865" w14:textId="77777777" w:rsidR="008E5CCA" w:rsidRDefault="005B520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8E5CCA">
        <w:rPr>
          <w:noProof/>
        </w:rPr>
        <w:t>Proposal:</w:t>
      </w:r>
      <w:r w:rsidR="008E5CCA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8E5CCA">
        <w:rPr>
          <w:noProof/>
        </w:rPr>
        <w:t>Define A-MPR for the 3MHz channels grouped around the following frequency ranges: 1997.5&lt;fc&lt;=1999 (low A-MPR), 1999&lt;fc&lt;=2002 (mid A-MPR) and 2002&lt;fc&lt;= 2003.5 (high A-MPR).</w:t>
      </w:r>
    </w:p>
    <w:p w14:paraId="6D0DED47" w14:textId="6EA90C1B" w:rsidR="002D16A6" w:rsidRDefault="005B5208" w:rsidP="005B520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end"/>
      </w:r>
      <w:r w:rsidR="00B12ADA" w:rsidRPr="00477364">
        <w:rPr>
          <w:b w:val="0"/>
          <w:bCs w:val="0"/>
        </w:rPr>
        <w:fldChar w:fldCharType="begin"/>
      </w:r>
      <w:r w:rsidR="00B12ADA" w:rsidRPr="00477364">
        <w:rPr>
          <w:b w:val="0"/>
          <w:bCs w:val="0"/>
        </w:rPr>
        <w:instrText xml:space="preserve"> TOC \n \t "Proposal,1" </w:instrText>
      </w:r>
      <w:r w:rsidR="00B12ADA"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2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2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13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13"/>
    </w:p>
    <w:p w14:paraId="5C0672BA" w14:textId="7A358DDF" w:rsidR="00695148" w:rsidRDefault="005F0F3C" w:rsidP="00FF5898">
      <w:pPr>
        <w:pStyle w:val="EX"/>
        <w:numPr>
          <w:ilvl w:val="0"/>
          <w:numId w:val="5"/>
        </w:numPr>
      </w:pPr>
      <w:bookmarkStart w:id="14" w:name="_Ref192578083"/>
      <w:r w:rsidRPr="007C1A5C">
        <w:t>R4-2502282</w:t>
      </w:r>
      <w:r>
        <w:t>, "</w:t>
      </w:r>
      <w:r w:rsidRPr="007C1A5C">
        <w:t>WF for [113][311] NR_IoT_NTN_less_than_5MHz_UERF</w:t>
      </w:r>
      <w:r>
        <w:t>", Xiaomi</w:t>
      </w:r>
      <w:bookmarkEnd w:id="14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EAA43" w14:textId="77777777" w:rsidR="008D42F1" w:rsidRDefault="008D42F1">
      <w:r>
        <w:separator/>
      </w:r>
    </w:p>
  </w:endnote>
  <w:endnote w:type="continuationSeparator" w:id="0">
    <w:p w14:paraId="7D0CF0EE" w14:textId="77777777" w:rsidR="008D42F1" w:rsidRDefault="008D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DBE49" w14:textId="77777777" w:rsidR="008D42F1" w:rsidRDefault="008D42F1">
      <w:r>
        <w:separator/>
      </w:r>
    </w:p>
  </w:footnote>
  <w:footnote w:type="continuationSeparator" w:id="0">
    <w:p w14:paraId="783358BA" w14:textId="77777777" w:rsidR="008D42F1" w:rsidRDefault="008D4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054"/>
    <w:rsid w:val="0003171C"/>
    <w:rsid w:val="00033397"/>
    <w:rsid w:val="00033F3B"/>
    <w:rsid w:val="000340EB"/>
    <w:rsid w:val="00037C32"/>
    <w:rsid w:val="00040095"/>
    <w:rsid w:val="00040171"/>
    <w:rsid w:val="000430DD"/>
    <w:rsid w:val="000462FF"/>
    <w:rsid w:val="00046F0D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86046"/>
    <w:rsid w:val="000900F3"/>
    <w:rsid w:val="000917BE"/>
    <w:rsid w:val="00091EE1"/>
    <w:rsid w:val="00093952"/>
    <w:rsid w:val="00094907"/>
    <w:rsid w:val="00096C65"/>
    <w:rsid w:val="00097A46"/>
    <w:rsid w:val="000A270B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B22"/>
    <w:rsid w:val="000B6FC9"/>
    <w:rsid w:val="000C023C"/>
    <w:rsid w:val="000C0381"/>
    <w:rsid w:val="000C0D87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2470A"/>
    <w:rsid w:val="00131646"/>
    <w:rsid w:val="00133525"/>
    <w:rsid w:val="001343D6"/>
    <w:rsid w:val="001378AC"/>
    <w:rsid w:val="00140B92"/>
    <w:rsid w:val="00141DDF"/>
    <w:rsid w:val="001449DB"/>
    <w:rsid w:val="001502E3"/>
    <w:rsid w:val="00150344"/>
    <w:rsid w:val="001508B1"/>
    <w:rsid w:val="001527DF"/>
    <w:rsid w:val="00153861"/>
    <w:rsid w:val="00156933"/>
    <w:rsid w:val="0015733E"/>
    <w:rsid w:val="00161A9C"/>
    <w:rsid w:val="00162B64"/>
    <w:rsid w:val="00164651"/>
    <w:rsid w:val="00171755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2C7"/>
    <w:rsid w:val="001A1D47"/>
    <w:rsid w:val="001A249A"/>
    <w:rsid w:val="001A4C42"/>
    <w:rsid w:val="001A5579"/>
    <w:rsid w:val="001A61FD"/>
    <w:rsid w:val="001B1440"/>
    <w:rsid w:val="001B34D7"/>
    <w:rsid w:val="001B34EC"/>
    <w:rsid w:val="001B55F3"/>
    <w:rsid w:val="001B58DA"/>
    <w:rsid w:val="001B6C60"/>
    <w:rsid w:val="001C0ACA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10F"/>
    <w:rsid w:val="00204BA8"/>
    <w:rsid w:val="00205BC2"/>
    <w:rsid w:val="00215DAD"/>
    <w:rsid w:val="0021693C"/>
    <w:rsid w:val="00222577"/>
    <w:rsid w:val="00232615"/>
    <w:rsid w:val="002347A2"/>
    <w:rsid w:val="002349A1"/>
    <w:rsid w:val="00234D6F"/>
    <w:rsid w:val="002361C7"/>
    <w:rsid w:val="002402C9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67C5"/>
    <w:rsid w:val="002A76C8"/>
    <w:rsid w:val="002A79F8"/>
    <w:rsid w:val="002B0881"/>
    <w:rsid w:val="002B1504"/>
    <w:rsid w:val="002B6339"/>
    <w:rsid w:val="002C3946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293A"/>
    <w:rsid w:val="003040C1"/>
    <w:rsid w:val="00304790"/>
    <w:rsid w:val="00304DE1"/>
    <w:rsid w:val="00305671"/>
    <w:rsid w:val="00305920"/>
    <w:rsid w:val="00306E71"/>
    <w:rsid w:val="003131E0"/>
    <w:rsid w:val="0031353C"/>
    <w:rsid w:val="003136A6"/>
    <w:rsid w:val="0031371F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965A5"/>
    <w:rsid w:val="003A0483"/>
    <w:rsid w:val="003A0541"/>
    <w:rsid w:val="003A24D9"/>
    <w:rsid w:val="003A4243"/>
    <w:rsid w:val="003A5C0D"/>
    <w:rsid w:val="003A6046"/>
    <w:rsid w:val="003B47E1"/>
    <w:rsid w:val="003B4BAF"/>
    <w:rsid w:val="003B5ABB"/>
    <w:rsid w:val="003B6864"/>
    <w:rsid w:val="003B6ED4"/>
    <w:rsid w:val="003C15C2"/>
    <w:rsid w:val="003C3971"/>
    <w:rsid w:val="003C44E8"/>
    <w:rsid w:val="003C65F9"/>
    <w:rsid w:val="003D17F9"/>
    <w:rsid w:val="003D6351"/>
    <w:rsid w:val="003E1247"/>
    <w:rsid w:val="003E249B"/>
    <w:rsid w:val="003E390C"/>
    <w:rsid w:val="003E7753"/>
    <w:rsid w:val="003F1463"/>
    <w:rsid w:val="003F4198"/>
    <w:rsid w:val="003F59B1"/>
    <w:rsid w:val="003F68E6"/>
    <w:rsid w:val="00400A77"/>
    <w:rsid w:val="004012FF"/>
    <w:rsid w:val="00401F28"/>
    <w:rsid w:val="00410303"/>
    <w:rsid w:val="00410B56"/>
    <w:rsid w:val="00415D46"/>
    <w:rsid w:val="004161BB"/>
    <w:rsid w:val="00416AC7"/>
    <w:rsid w:val="0042139E"/>
    <w:rsid w:val="00421933"/>
    <w:rsid w:val="00422E72"/>
    <w:rsid w:val="0042311F"/>
    <w:rsid w:val="00423334"/>
    <w:rsid w:val="00424A4D"/>
    <w:rsid w:val="00430D10"/>
    <w:rsid w:val="00434540"/>
    <w:rsid w:val="004345EC"/>
    <w:rsid w:val="00443B1F"/>
    <w:rsid w:val="004509C1"/>
    <w:rsid w:val="0045109D"/>
    <w:rsid w:val="004517D4"/>
    <w:rsid w:val="00453AE1"/>
    <w:rsid w:val="00460DD3"/>
    <w:rsid w:val="00461B71"/>
    <w:rsid w:val="00463255"/>
    <w:rsid w:val="004634D0"/>
    <w:rsid w:val="00464489"/>
    <w:rsid w:val="0046714E"/>
    <w:rsid w:val="00467E11"/>
    <w:rsid w:val="004709C4"/>
    <w:rsid w:val="004714E1"/>
    <w:rsid w:val="00474C97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5F2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065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7261C"/>
    <w:rsid w:val="00572A94"/>
    <w:rsid w:val="00572E14"/>
    <w:rsid w:val="00574533"/>
    <w:rsid w:val="0057549A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208"/>
    <w:rsid w:val="005B5923"/>
    <w:rsid w:val="005B59F8"/>
    <w:rsid w:val="005C13CE"/>
    <w:rsid w:val="005C5712"/>
    <w:rsid w:val="005C6D6D"/>
    <w:rsid w:val="005C7D64"/>
    <w:rsid w:val="005D0294"/>
    <w:rsid w:val="005D0BCC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496"/>
    <w:rsid w:val="005E5E5E"/>
    <w:rsid w:val="005E69AE"/>
    <w:rsid w:val="005F0F3C"/>
    <w:rsid w:val="005F3283"/>
    <w:rsid w:val="005F3E4E"/>
    <w:rsid w:val="005F5087"/>
    <w:rsid w:val="005F5463"/>
    <w:rsid w:val="005F6F36"/>
    <w:rsid w:val="005F7035"/>
    <w:rsid w:val="00600F4B"/>
    <w:rsid w:val="00602AEA"/>
    <w:rsid w:val="00607E3C"/>
    <w:rsid w:val="00612410"/>
    <w:rsid w:val="00613BC3"/>
    <w:rsid w:val="00614E37"/>
    <w:rsid w:val="00614FDF"/>
    <w:rsid w:val="00621074"/>
    <w:rsid w:val="006212AD"/>
    <w:rsid w:val="006246A7"/>
    <w:rsid w:val="006254A1"/>
    <w:rsid w:val="0062595A"/>
    <w:rsid w:val="00626412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6145"/>
    <w:rsid w:val="00667FCD"/>
    <w:rsid w:val="0067193B"/>
    <w:rsid w:val="00673EF2"/>
    <w:rsid w:val="00675B9F"/>
    <w:rsid w:val="006777F3"/>
    <w:rsid w:val="00677AF9"/>
    <w:rsid w:val="00677B76"/>
    <w:rsid w:val="006800C1"/>
    <w:rsid w:val="00682719"/>
    <w:rsid w:val="00690E24"/>
    <w:rsid w:val="00691014"/>
    <w:rsid w:val="00694666"/>
    <w:rsid w:val="00695148"/>
    <w:rsid w:val="00695ACB"/>
    <w:rsid w:val="0069676C"/>
    <w:rsid w:val="006974B3"/>
    <w:rsid w:val="006A323F"/>
    <w:rsid w:val="006A4C43"/>
    <w:rsid w:val="006A5B00"/>
    <w:rsid w:val="006B30D0"/>
    <w:rsid w:val="006B4A28"/>
    <w:rsid w:val="006B7D66"/>
    <w:rsid w:val="006C2B4C"/>
    <w:rsid w:val="006C351C"/>
    <w:rsid w:val="006C3B46"/>
    <w:rsid w:val="006C3D95"/>
    <w:rsid w:val="006C5CE0"/>
    <w:rsid w:val="006C6F8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072BE"/>
    <w:rsid w:val="007124A7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0B7"/>
    <w:rsid w:val="00752198"/>
    <w:rsid w:val="00753881"/>
    <w:rsid w:val="00756CED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85F35"/>
    <w:rsid w:val="00793210"/>
    <w:rsid w:val="00796F12"/>
    <w:rsid w:val="007A113D"/>
    <w:rsid w:val="007A5A83"/>
    <w:rsid w:val="007B110F"/>
    <w:rsid w:val="007B36EA"/>
    <w:rsid w:val="007B3953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D7B91"/>
    <w:rsid w:val="007E0E3E"/>
    <w:rsid w:val="007E6628"/>
    <w:rsid w:val="007F0F4A"/>
    <w:rsid w:val="007F3A6D"/>
    <w:rsid w:val="0080113F"/>
    <w:rsid w:val="008028A4"/>
    <w:rsid w:val="00802C01"/>
    <w:rsid w:val="00806769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4961"/>
    <w:rsid w:val="008621D8"/>
    <w:rsid w:val="00863C72"/>
    <w:rsid w:val="0086687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2C1C"/>
    <w:rsid w:val="00894AB0"/>
    <w:rsid w:val="0089514A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4499"/>
    <w:rsid w:val="008B5B80"/>
    <w:rsid w:val="008B6A59"/>
    <w:rsid w:val="008C1CE0"/>
    <w:rsid w:val="008C2F5A"/>
    <w:rsid w:val="008C384C"/>
    <w:rsid w:val="008C3FF6"/>
    <w:rsid w:val="008C45AE"/>
    <w:rsid w:val="008D1D1C"/>
    <w:rsid w:val="008D2E9F"/>
    <w:rsid w:val="008D41E2"/>
    <w:rsid w:val="008D42F1"/>
    <w:rsid w:val="008D588A"/>
    <w:rsid w:val="008D7F80"/>
    <w:rsid w:val="008E3D0D"/>
    <w:rsid w:val="008E5CCA"/>
    <w:rsid w:val="008E7986"/>
    <w:rsid w:val="008F0D3D"/>
    <w:rsid w:val="008F2044"/>
    <w:rsid w:val="008F3CDD"/>
    <w:rsid w:val="008F7A72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085"/>
    <w:rsid w:val="00922D05"/>
    <w:rsid w:val="00926620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34C4"/>
    <w:rsid w:val="00966007"/>
    <w:rsid w:val="00967996"/>
    <w:rsid w:val="009708E0"/>
    <w:rsid w:val="009755A8"/>
    <w:rsid w:val="0098250D"/>
    <w:rsid w:val="00983F34"/>
    <w:rsid w:val="009854FC"/>
    <w:rsid w:val="009859FE"/>
    <w:rsid w:val="009860B5"/>
    <w:rsid w:val="009872C5"/>
    <w:rsid w:val="0099082A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BF1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1671A"/>
    <w:rsid w:val="00A172CE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A1A65"/>
    <w:rsid w:val="00AB0E32"/>
    <w:rsid w:val="00AB1B44"/>
    <w:rsid w:val="00AB2852"/>
    <w:rsid w:val="00AB3AF4"/>
    <w:rsid w:val="00AC176F"/>
    <w:rsid w:val="00AC22A2"/>
    <w:rsid w:val="00AC30FF"/>
    <w:rsid w:val="00AC3A0D"/>
    <w:rsid w:val="00AC3F6A"/>
    <w:rsid w:val="00AC4113"/>
    <w:rsid w:val="00AC6BC6"/>
    <w:rsid w:val="00AD0C9B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0A7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2B98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21BD"/>
    <w:rsid w:val="00B52A3A"/>
    <w:rsid w:val="00B52DD2"/>
    <w:rsid w:val="00B53303"/>
    <w:rsid w:val="00B54890"/>
    <w:rsid w:val="00B57A69"/>
    <w:rsid w:val="00B57EC0"/>
    <w:rsid w:val="00B6028B"/>
    <w:rsid w:val="00B60AF5"/>
    <w:rsid w:val="00B617E2"/>
    <w:rsid w:val="00B62C6F"/>
    <w:rsid w:val="00B62F65"/>
    <w:rsid w:val="00B63BAC"/>
    <w:rsid w:val="00B64B30"/>
    <w:rsid w:val="00B66212"/>
    <w:rsid w:val="00B72A82"/>
    <w:rsid w:val="00B757F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1C4A"/>
    <w:rsid w:val="00BA300B"/>
    <w:rsid w:val="00BA4B8D"/>
    <w:rsid w:val="00BA5966"/>
    <w:rsid w:val="00BB0B86"/>
    <w:rsid w:val="00BB13E8"/>
    <w:rsid w:val="00BB2412"/>
    <w:rsid w:val="00BC081F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164C"/>
    <w:rsid w:val="00BF41A6"/>
    <w:rsid w:val="00C03F8A"/>
    <w:rsid w:val="00C04C47"/>
    <w:rsid w:val="00C1194C"/>
    <w:rsid w:val="00C1496A"/>
    <w:rsid w:val="00C15897"/>
    <w:rsid w:val="00C16388"/>
    <w:rsid w:val="00C23B6C"/>
    <w:rsid w:val="00C246BA"/>
    <w:rsid w:val="00C260C6"/>
    <w:rsid w:val="00C27E8E"/>
    <w:rsid w:val="00C27F76"/>
    <w:rsid w:val="00C31091"/>
    <w:rsid w:val="00C33079"/>
    <w:rsid w:val="00C379D8"/>
    <w:rsid w:val="00C4354A"/>
    <w:rsid w:val="00C45231"/>
    <w:rsid w:val="00C50C74"/>
    <w:rsid w:val="00C5262E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06C"/>
    <w:rsid w:val="00C80F1D"/>
    <w:rsid w:val="00C82550"/>
    <w:rsid w:val="00C87527"/>
    <w:rsid w:val="00C901CB"/>
    <w:rsid w:val="00C91C8A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1221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3AC1"/>
    <w:rsid w:val="00D33ECE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6A27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563E"/>
    <w:rsid w:val="00E27B54"/>
    <w:rsid w:val="00E3446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56FFC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1BC4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D6EC7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02A8"/>
    <w:rsid w:val="00F015A4"/>
    <w:rsid w:val="00F025A2"/>
    <w:rsid w:val="00F04712"/>
    <w:rsid w:val="00F060B3"/>
    <w:rsid w:val="00F10B1F"/>
    <w:rsid w:val="00F16DDC"/>
    <w:rsid w:val="00F209B1"/>
    <w:rsid w:val="00F21311"/>
    <w:rsid w:val="00F21980"/>
    <w:rsid w:val="00F220BD"/>
    <w:rsid w:val="00F22EC7"/>
    <w:rsid w:val="00F273D3"/>
    <w:rsid w:val="00F2772E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6D57"/>
    <w:rsid w:val="00F61B4D"/>
    <w:rsid w:val="00F62AEB"/>
    <w:rsid w:val="00F653B8"/>
    <w:rsid w:val="00F70647"/>
    <w:rsid w:val="00F707A9"/>
    <w:rsid w:val="00F73852"/>
    <w:rsid w:val="00F7420E"/>
    <w:rsid w:val="00F77382"/>
    <w:rsid w:val="00F851B0"/>
    <w:rsid w:val="00F86361"/>
    <w:rsid w:val="00F86872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35E1"/>
    <w:rsid w:val="00FA7625"/>
    <w:rsid w:val="00FB1CFB"/>
    <w:rsid w:val="00FB2C76"/>
    <w:rsid w:val="00FB4364"/>
    <w:rsid w:val="00FB4C0B"/>
    <w:rsid w:val="00FB68AC"/>
    <w:rsid w:val="00FC1192"/>
    <w:rsid w:val="00FC346D"/>
    <w:rsid w:val="00FC34B9"/>
    <w:rsid w:val="00FC371C"/>
    <w:rsid w:val="00FC5795"/>
    <w:rsid w:val="00FC59FD"/>
    <w:rsid w:val="00FC7334"/>
    <w:rsid w:val="00FD0D5A"/>
    <w:rsid w:val="00FD12FB"/>
    <w:rsid w:val="00FD2B0B"/>
    <w:rsid w:val="00FD324E"/>
    <w:rsid w:val="00FE1C04"/>
    <w:rsid w:val="00FE63B0"/>
    <w:rsid w:val="00FF1AAD"/>
    <w:rsid w:val="00FF1BB0"/>
    <w:rsid w:val="00FF4E8E"/>
    <w:rsid w:val="00FF5898"/>
    <w:rsid w:val="00FF63A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ACA"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3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</TotalTime>
  <Pages>5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6497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16</cp:revision>
  <cp:lastPrinted>2019-02-25T14:05:00Z</cp:lastPrinted>
  <dcterms:created xsi:type="dcterms:W3CDTF">2025-02-28T14:01:00Z</dcterms:created>
  <dcterms:modified xsi:type="dcterms:W3CDTF">2025-03-27T15:37:00Z</dcterms:modified>
  <cp:category/>
</cp:coreProperties>
</file>